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3A1" w:rsidRPr="006C1415" w:rsidRDefault="008D73A1" w:rsidP="00923257">
      <w:pPr>
        <w:jc w:val="center"/>
        <w:rPr>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67745">
        <w:rPr>
          <w:b/>
          <w:sz w:val="28"/>
          <w:szCs w:val="28"/>
        </w:rPr>
        <w:t>деталей трубопроводов и ОПС</w:t>
      </w:r>
      <w:r>
        <w:rPr>
          <w:b/>
          <w:sz w:val="28"/>
          <w:szCs w:val="28"/>
        </w:rPr>
        <w:t xml:space="preserve"> для сооружения энергоблока №3 Ростовской АЭС</w:t>
      </w:r>
      <w:r w:rsidRPr="006C1415">
        <w:rPr>
          <w:i/>
          <w:sz w:val="28"/>
          <w:szCs w:val="28"/>
        </w:rPr>
        <w:t xml:space="preserve"> </w:t>
      </w:r>
    </w:p>
    <w:p w:rsidR="008D73A1" w:rsidRPr="00B92993" w:rsidRDefault="008D73A1" w:rsidP="00923257">
      <w:pPr>
        <w:pStyle w:val="Heading2"/>
        <w:tabs>
          <w:tab w:val="left" w:pos="0"/>
        </w:tabs>
        <w:ind w:firstLine="0"/>
        <w:jc w:val="left"/>
        <w:rPr>
          <w:i w:val="0"/>
          <w:sz w:val="26"/>
          <w:szCs w:val="26"/>
        </w:rPr>
      </w:pPr>
    </w:p>
    <w:p w:rsidR="008D73A1" w:rsidRPr="00337802" w:rsidRDefault="008D73A1" w:rsidP="00923257">
      <w:pPr>
        <w:jc w:val="center"/>
      </w:pPr>
      <w:r>
        <w:t xml:space="preserve"> </w:t>
      </w:r>
    </w:p>
    <w:p w:rsidR="008D73A1" w:rsidRPr="00F4384A" w:rsidRDefault="008D73A1" w:rsidP="00923257">
      <w:pPr>
        <w:pStyle w:val="Heading2"/>
        <w:tabs>
          <w:tab w:val="left" w:pos="0"/>
        </w:tabs>
        <w:ind w:firstLine="0"/>
        <w:jc w:val="both"/>
        <w:rPr>
          <w:sz w:val="24"/>
          <w:szCs w:val="24"/>
        </w:rPr>
      </w:pPr>
      <w:r w:rsidRPr="00F4384A">
        <w:rPr>
          <w:sz w:val="24"/>
          <w:szCs w:val="24"/>
        </w:rPr>
        <w:t>г. (наименование города)</w:t>
      </w:r>
      <w:r w:rsidRPr="00F4384A">
        <w:rPr>
          <w:b/>
          <w:sz w:val="24"/>
          <w:szCs w:val="24"/>
        </w:rPr>
        <w:t xml:space="preserve">                                       </w:t>
      </w:r>
      <w:r w:rsidRPr="00F4384A">
        <w:rPr>
          <w:sz w:val="24"/>
          <w:szCs w:val="24"/>
        </w:rPr>
        <w:t>«___» ___________</w:t>
      </w:r>
      <w:r w:rsidRPr="00F4384A">
        <w:rPr>
          <w:sz w:val="24"/>
          <w:szCs w:val="24"/>
        </w:rPr>
        <w:tab/>
        <w:t>20___г.</w:t>
      </w:r>
    </w:p>
    <w:p w:rsidR="008D73A1" w:rsidRDefault="008D73A1" w:rsidP="00923257">
      <w:pPr>
        <w:shd w:val="clear" w:color="auto" w:fill="FFFFFF"/>
        <w:ind w:left="5" w:right="10" w:firstLine="542"/>
        <w:jc w:val="both"/>
      </w:pPr>
    </w:p>
    <w:p w:rsidR="008D73A1" w:rsidRDefault="008D73A1" w:rsidP="00923257">
      <w:pPr>
        <w:shd w:val="clear" w:color="auto" w:fill="FFFFFF"/>
        <w:ind w:left="5" w:right="10" w:firstLine="542"/>
        <w:jc w:val="both"/>
      </w:pPr>
    </w:p>
    <w:p w:rsidR="008D73A1" w:rsidRDefault="008D73A1" w:rsidP="00923257">
      <w:pPr>
        <w:shd w:val="clear" w:color="auto" w:fill="FFFFFF"/>
        <w:ind w:left="5" w:right="10" w:firstLine="542"/>
        <w:jc w:val="both"/>
      </w:pPr>
    </w:p>
    <w:p w:rsidR="008D73A1" w:rsidRDefault="008D73A1" w:rsidP="00B562BC">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t xml:space="preserve">мое в дальнейшем «Покупатель», </w:t>
      </w:r>
      <w:r w:rsidRPr="0077391C">
        <w:t xml:space="preserve">в лице </w:t>
      </w:r>
      <w:r w:rsidRPr="007B342F">
        <w:t>___________________________</w:t>
      </w:r>
      <w:r>
        <w:t>_____________________________</w:t>
      </w:r>
      <w:r w:rsidRPr="007B342F">
        <w:t>_______</w:t>
      </w:r>
    </w:p>
    <w:p w:rsidR="008D73A1" w:rsidRDefault="008D73A1" w:rsidP="00B562BC">
      <w:pPr>
        <w:shd w:val="clear" w:color="auto" w:fill="FFFFFF"/>
        <w:ind w:left="5" w:right="10"/>
        <w:jc w:val="both"/>
      </w:pPr>
      <w:r w:rsidRPr="007B342F">
        <w:t>__________________________________________________________________________________</w:t>
      </w:r>
      <w:r w:rsidRPr="00F4384A">
        <w:rPr>
          <w:i/>
        </w:rPr>
        <w:t>,</w:t>
      </w:r>
      <w:r w:rsidRPr="0077391C">
        <w:t xml:space="preserve"> действующего на</w:t>
      </w:r>
      <w:r>
        <w:t xml:space="preserve"> </w:t>
      </w:r>
      <w:r w:rsidRPr="0077391C">
        <w:t>основ</w:t>
      </w:r>
      <w:r>
        <w:t xml:space="preserve">ании </w:t>
      </w:r>
      <w:r w:rsidRPr="007B342F">
        <w:t>_______________________________</w:t>
      </w:r>
      <w:r>
        <w:t>________________________</w:t>
      </w:r>
      <w:r w:rsidRPr="007B342F">
        <w:t>__</w:t>
      </w:r>
    </w:p>
    <w:p w:rsidR="008D73A1" w:rsidRDefault="008D73A1" w:rsidP="00B562BC">
      <w:pPr>
        <w:shd w:val="clear" w:color="auto" w:fill="FFFFFF"/>
        <w:ind w:left="5" w:right="10"/>
        <w:jc w:val="both"/>
      </w:pPr>
      <w:r w:rsidRPr="007B342F">
        <w:t>__________________________________________________________________________________,</w:t>
      </w:r>
      <w:r>
        <w:t xml:space="preserve"> с одной стороны, и </w:t>
      </w:r>
      <w:r w:rsidRPr="007B342F">
        <w:t>__________________________________________________</w:t>
      </w:r>
      <w:r>
        <w:t>____________</w:t>
      </w:r>
      <w:r w:rsidRPr="007B342F">
        <w:t>___</w:t>
      </w:r>
    </w:p>
    <w:p w:rsidR="008D73A1" w:rsidRDefault="008D73A1" w:rsidP="00B562BC">
      <w:pPr>
        <w:shd w:val="clear" w:color="auto" w:fill="FFFFFF"/>
        <w:ind w:left="5" w:right="10"/>
        <w:jc w:val="both"/>
      </w:pPr>
      <w:r w:rsidRPr="007B342F">
        <w:t>__________________________________________________________________________________,</w:t>
      </w:r>
      <w:r>
        <w:t xml:space="preserve"> именуемое в </w:t>
      </w:r>
      <w:r w:rsidRPr="0077391C">
        <w:t>дальнейшем</w:t>
      </w:r>
      <w:r>
        <w:t xml:space="preserve"> </w:t>
      </w:r>
      <w:r w:rsidRPr="0077391C">
        <w:t>«Поставщик»,</w:t>
      </w:r>
      <w:r>
        <w:t xml:space="preserve"> </w:t>
      </w:r>
      <w:r w:rsidRPr="0077391C">
        <w:t>в</w:t>
      </w:r>
      <w:r>
        <w:t xml:space="preserve"> </w:t>
      </w:r>
      <w:r w:rsidRPr="0077391C">
        <w:t>лице</w:t>
      </w:r>
      <w:r>
        <w:t xml:space="preserve"> </w:t>
      </w:r>
      <w:r w:rsidRPr="007B342F">
        <w:t>_________________________</w:t>
      </w:r>
      <w:r>
        <w:t>___________</w:t>
      </w:r>
      <w:r w:rsidRPr="007B342F">
        <w:t>_____</w:t>
      </w:r>
    </w:p>
    <w:p w:rsidR="008D73A1" w:rsidRDefault="008D73A1" w:rsidP="00B562BC">
      <w:pPr>
        <w:shd w:val="clear" w:color="auto" w:fill="FFFFFF"/>
        <w:ind w:left="5" w:right="10"/>
        <w:jc w:val="both"/>
      </w:pPr>
      <w:r w:rsidRPr="007B342F">
        <w:t>__________________________________________________________________________________</w:t>
      </w:r>
      <w:r>
        <w:t>,</w:t>
      </w:r>
      <w:r w:rsidRPr="00B52315">
        <w:t xml:space="preserve"> </w:t>
      </w:r>
      <w:r>
        <w:t>действующего</w:t>
      </w:r>
      <w:r w:rsidRPr="00B52315">
        <w:t xml:space="preserve"> </w:t>
      </w:r>
      <w:r w:rsidRPr="0077391C">
        <w:t>на</w:t>
      </w:r>
      <w:r>
        <w:t xml:space="preserve"> </w:t>
      </w:r>
      <w:r w:rsidRPr="0077391C">
        <w:t>основании</w:t>
      </w:r>
      <w:r w:rsidRPr="007B342F">
        <w:t xml:space="preserve"> __________________________</w:t>
      </w:r>
      <w:r>
        <w:t>__________________________</w:t>
      </w:r>
      <w:r w:rsidRPr="007B342F">
        <w:t>_____</w:t>
      </w:r>
    </w:p>
    <w:p w:rsidR="008D73A1" w:rsidRDefault="008D73A1" w:rsidP="00B562BC">
      <w:pPr>
        <w:shd w:val="clear" w:color="auto" w:fill="FFFFFF"/>
        <w:ind w:left="5" w:right="10"/>
        <w:jc w:val="both"/>
      </w:pPr>
      <w:r w:rsidRPr="007B342F">
        <w:t>__________________________________________________________________________________,</w:t>
      </w:r>
      <w:r>
        <w:t xml:space="preserve"> </w:t>
      </w:r>
      <w:r w:rsidRPr="0077391C">
        <w:t>с другой стороны, совместно именуемые «</w:t>
      </w:r>
      <w:r w:rsidRPr="00462AAB">
        <w:t xml:space="preserve">Стороны», </w:t>
      </w:r>
      <w:r w:rsidRPr="00694109">
        <w:t>по результатам регламентированных процедур закупки и на основании протокола комиссии по размещению заказа от</w:t>
      </w:r>
      <w:r>
        <w:t xml:space="preserve"> </w:t>
      </w:r>
      <w:r w:rsidRPr="007B342F">
        <w:t>_________________________</w:t>
      </w:r>
      <w:r w:rsidRPr="00694109">
        <w:t xml:space="preserve"> №</w:t>
      </w:r>
      <w:r w:rsidRPr="007B342F">
        <w:t xml:space="preserve"> ________________________,</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8D73A1" w:rsidRDefault="008D73A1" w:rsidP="00923257">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8D73A1" w:rsidRDefault="008D73A1" w:rsidP="00923257">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8D73A1" w:rsidRPr="009D059E" w:rsidRDefault="008D73A1" w:rsidP="00923257"/>
    <w:p w:rsidR="008D73A1" w:rsidRPr="00D60BBF" w:rsidRDefault="008D73A1" w:rsidP="00B562BC">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8D73A1" w:rsidRPr="00DF010B" w:rsidRDefault="008D73A1" w:rsidP="00B562BC">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8D73A1" w:rsidRPr="000F42F0"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D73A1" w:rsidRPr="000F42F0" w:rsidRDefault="008D73A1" w:rsidP="00B562BC">
      <w:pPr>
        <w:pStyle w:val="BodyText3"/>
        <w:tabs>
          <w:tab w:val="left" w:pos="567"/>
          <w:tab w:val="left" w:pos="1134"/>
          <w:tab w:val="left" w:pos="1276"/>
        </w:tabs>
        <w:suppressAutoHyphens/>
        <w:spacing w:after="12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8D73A1" w:rsidRPr="00B87217" w:rsidRDefault="008D73A1" w:rsidP="00B562BC">
      <w:pPr>
        <w:pStyle w:val="BodyText3"/>
        <w:numPr>
          <w:ilvl w:val="0"/>
          <w:numId w:val="1"/>
        </w:numPr>
        <w:tabs>
          <w:tab w:val="clear" w:pos="1531"/>
          <w:tab w:val="num" w:pos="0"/>
          <w:tab w:val="left" w:pos="567"/>
          <w:tab w:val="left" w:pos="1134"/>
          <w:tab w:val="left" w:pos="1276"/>
          <w:tab w:val="num" w:pos="1390"/>
        </w:tabs>
        <w:suppressAutoHyphens/>
        <w:spacing w:after="12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D73A1" w:rsidRPr="00D92BA7"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D92BA7">
        <w:rPr>
          <w:b/>
          <w:sz w:val="24"/>
          <w:szCs w:val="24"/>
        </w:rPr>
        <w:t>«АЭС»</w:t>
      </w:r>
      <w:r>
        <w:rPr>
          <w:sz w:val="24"/>
          <w:szCs w:val="24"/>
        </w:rPr>
        <w:t xml:space="preserve"> -  атомная электростанция.</w:t>
      </w:r>
    </w:p>
    <w:p w:rsidR="008D73A1"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8D73A1" w:rsidRPr="00D60BBF"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деталей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D73A1" w:rsidRPr="00D60BBF"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деталей трубопроводов</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8D73A1" w:rsidRPr="000D0D59"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0D0D59">
        <w:rPr>
          <w:b/>
          <w:sz w:val="24"/>
          <w:szCs w:val="24"/>
        </w:rPr>
        <w:t xml:space="preserve">«Дата отгрузки» </w:t>
      </w:r>
      <w:r w:rsidRPr="000D0D59">
        <w:rPr>
          <w:sz w:val="24"/>
          <w:szCs w:val="24"/>
        </w:rPr>
        <w:t xml:space="preserve">- дата приёмки грузовых мест первым перевозчиком, подтверждённая транспортной накладной, свидетельствующая о принятии им </w:t>
      </w:r>
      <w:r>
        <w:rPr>
          <w:sz w:val="24"/>
          <w:szCs w:val="24"/>
        </w:rPr>
        <w:t xml:space="preserve">деталей </w:t>
      </w:r>
      <w:r w:rsidRPr="000D0D59">
        <w:rPr>
          <w:sz w:val="24"/>
          <w:szCs w:val="24"/>
        </w:rPr>
        <w:t>трубопроводов к перевозке в указанную дату.</w:t>
      </w:r>
      <w:r w:rsidRPr="000D0D59">
        <w:rPr>
          <w:b/>
          <w:bCs/>
          <w:sz w:val="24"/>
          <w:szCs w:val="24"/>
        </w:rPr>
        <w:t xml:space="preserve"> </w:t>
      </w:r>
    </w:p>
    <w:p w:rsidR="008D73A1" w:rsidRPr="00D60BBF"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деталях трубопроводов</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8D73A1" w:rsidRPr="00FF1658"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D73A1"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детали трубопроводов</w:t>
      </w:r>
      <w:r w:rsidRPr="00D60BBF">
        <w:rPr>
          <w:sz w:val="24"/>
          <w:szCs w:val="24"/>
        </w:rPr>
        <w:t>.</w:t>
      </w:r>
    </w:p>
    <w:p w:rsidR="008D73A1" w:rsidRPr="00AB18A4"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D60BBF">
        <w:rPr>
          <w:b/>
          <w:sz w:val="24"/>
          <w:szCs w:val="24"/>
        </w:rPr>
        <w:t>«</w:t>
      </w:r>
      <w:r w:rsidRPr="00AB18A4">
        <w:rPr>
          <w:b/>
          <w:sz w:val="24"/>
          <w:szCs w:val="24"/>
        </w:rPr>
        <w:t>Заказчик»</w:t>
      </w:r>
      <w:r w:rsidRPr="00AB18A4">
        <w:rPr>
          <w:sz w:val="24"/>
          <w:szCs w:val="24"/>
        </w:rPr>
        <w:t xml:space="preserve"> </w:t>
      </w:r>
      <w:r w:rsidRPr="00AB18A4">
        <w:rPr>
          <w:bCs/>
          <w:sz w:val="24"/>
          <w:szCs w:val="24"/>
        </w:rPr>
        <w:t>-</w:t>
      </w:r>
      <w:r w:rsidRPr="00AB18A4">
        <w:rPr>
          <w:sz w:val="24"/>
          <w:szCs w:val="24"/>
        </w:rPr>
        <w:t xml:space="preserve"> </w:t>
      </w:r>
      <w:r w:rsidRPr="00AB18A4">
        <w:rPr>
          <w:bCs/>
          <w:sz w:val="24"/>
          <w:szCs w:val="24"/>
        </w:rPr>
        <w:t>ОАО «Концерн Росэнергоатом».</w:t>
      </w:r>
    </w:p>
    <w:p w:rsidR="008D73A1" w:rsidRPr="00AB18A4"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AB18A4">
        <w:rPr>
          <w:b/>
          <w:sz w:val="24"/>
          <w:szCs w:val="24"/>
        </w:rPr>
        <w:t xml:space="preserve">«Закупка (процедура закупки, закупочная процедура)» - </w:t>
      </w:r>
      <w:r w:rsidRPr="00AB18A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8D73A1" w:rsidRPr="00AB18A4"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AB18A4">
        <w:rPr>
          <w:b/>
          <w:sz w:val="24"/>
          <w:szCs w:val="24"/>
        </w:rPr>
        <w:t>«Качество»</w:t>
      </w:r>
      <w:r w:rsidRPr="00AB18A4">
        <w:rPr>
          <w:bCs/>
          <w:sz w:val="24"/>
          <w:szCs w:val="24"/>
        </w:rPr>
        <w:t xml:space="preserve"> – степень соответствия деталей трубопроводов, их комплектующих, изделий, работ, услуг, процессов, установленным требованиям проектной, конструкторской и /или нормативной документации.</w:t>
      </w:r>
    </w:p>
    <w:p w:rsidR="008D73A1" w:rsidRDefault="008D73A1" w:rsidP="00B562BC">
      <w:pPr>
        <w:pStyle w:val="BodyText3"/>
        <w:numPr>
          <w:ilvl w:val="0"/>
          <w:numId w:val="1"/>
        </w:numPr>
        <w:tabs>
          <w:tab w:val="num" w:pos="0"/>
          <w:tab w:val="left" w:pos="567"/>
          <w:tab w:val="left" w:pos="1134"/>
          <w:tab w:val="left" w:pos="1276"/>
        </w:tabs>
        <w:suppressAutoHyphens/>
        <w:spacing w:after="120"/>
        <w:ind w:left="0" w:firstLine="709"/>
        <w:jc w:val="both"/>
        <w:rPr>
          <w:sz w:val="24"/>
          <w:szCs w:val="24"/>
        </w:rPr>
      </w:pPr>
      <w:r w:rsidRPr="00AB18A4">
        <w:rPr>
          <w:b/>
          <w:sz w:val="24"/>
          <w:szCs w:val="24"/>
        </w:rPr>
        <w:t> «Комиссия</w:t>
      </w:r>
      <w:r>
        <w:rPr>
          <w:b/>
          <w:sz w:val="24"/>
          <w:szCs w:val="24"/>
        </w:rPr>
        <w:t xml:space="preserve">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целью создания которой является проведение Входного контроля деталей трубопроводов. Работа Комиссии основана и проводится в соответствии с </w:t>
      </w:r>
      <w:r w:rsidRPr="00AA710F">
        <w:rPr>
          <w:sz w:val="24"/>
          <w:szCs w:val="24"/>
        </w:rPr>
        <w:t xml:space="preserve">Нормативными техническими документами и документами </w:t>
      </w:r>
      <w:r>
        <w:rPr>
          <w:sz w:val="24"/>
          <w:szCs w:val="24"/>
        </w:rPr>
        <w:t>Заказчика</w:t>
      </w:r>
      <w:r w:rsidRPr="00AA710F">
        <w:rPr>
          <w:sz w:val="24"/>
          <w:szCs w:val="24"/>
        </w:rPr>
        <w:t>.</w:t>
      </w:r>
    </w:p>
    <w:p w:rsidR="008D73A1" w:rsidRPr="000D0D59" w:rsidRDefault="008D73A1" w:rsidP="00B562BC">
      <w:pPr>
        <w:spacing w:after="120"/>
        <w:ind w:firstLine="709"/>
        <w:jc w:val="both"/>
      </w:pPr>
      <w:r w:rsidRPr="000D0D59">
        <w:t>1.1</w:t>
      </w:r>
      <w:r>
        <w:t>6</w:t>
      </w:r>
      <w:r w:rsidRPr="00A1313B">
        <w:t>.</w:t>
      </w:r>
      <w:r w:rsidRPr="00A1313B">
        <w:rPr>
          <w:b/>
        </w:rPr>
        <w:t xml:space="preserve"> </w:t>
      </w:r>
      <w:r w:rsidRPr="000D0D59">
        <w:rPr>
          <w:b/>
        </w:rPr>
        <w:t>«Комплектовочная ведомость»</w:t>
      </w:r>
      <w:r w:rsidRPr="000D0D59">
        <w:t xml:space="preserve"> - товаросопроводительный документ, оформляемый Поставщиком, содержащий в себе данные о составных частях (комплектующих) поставляемых </w:t>
      </w:r>
      <w:r>
        <w:t xml:space="preserve">деталей </w:t>
      </w:r>
      <w:r w:rsidRPr="000D0D59">
        <w:t>трубопроводов, входящих в комплект поставки.</w:t>
      </w:r>
    </w:p>
    <w:p w:rsidR="008D73A1" w:rsidRDefault="008D73A1" w:rsidP="00B562BC">
      <w:pPr>
        <w:pStyle w:val="BodyText3"/>
        <w:tabs>
          <w:tab w:val="left" w:pos="567"/>
          <w:tab w:val="left" w:pos="1134"/>
          <w:tab w:val="left" w:pos="1276"/>
        </w:tabs>
        <w:suppressAutoHyphens/>
        <w:spacing w:after="120"/>
        <w:ind w:firstLine="709"/>
        <w:jc w:val="both"/>
        <w:rPr>
          <w:b/>
          <w:sz w:val="24"/>
          <w:szCs w:val="24"/>
        </w:rPr>
      </w:pPr>
      <w:r w:rsidRPr="000D0D59">
        <w:rPr>
          <w:sz w:val="24"/>
          <w:szCs w:val="24"/>
        </w:rPr>
        <w:t>1.1</w:t>
      </w:r>
      <w:r>
        <w:rPr>
          <w:sz w:val="24"/>
          <w:szCs w:val="24"/>
        </w:rPr>
        <w:t>7</w:t>
      </w:r>
      <w:r w:rsidRPr="000D0D59">
        <w:rPr>
          <w:sz w:val="24"/>
          <w:szCs w:val="24"/>
        </w:rPr>
        <w:t>.</w:t>
      </w:r>
      <w:r w:rsidRPr="000D0D59">
        <w:rPr>
          <w:b/>
          <w:sz w:val="24"/>
          <w:szCs w:val="24"/>
        </w:rPr>
        <w:t xml:space="preserve">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8D73A1" w:rsidRDefault="008D73A1" w:rsidP="00B562BC">
      <w:pPr>
        <w:pStyle w:val="BodyText3"/>
        <w:tabs>
          <w:tab w:val="left" w:pos="567"/>
          <w:tab w:val="left" w:pos="1134"/>
          <w:tab w:val="left" w:pos="1276"/>
        </w:tabs>
        <w:suppressAutoHyphens/>
        <w:spacing w:after="120"/>
        <w:ind w:firstLine="720"/>
        <w:jc w:val="both"/>
        <w:rPr>
          <w:bCs/>
          <w:sz w:val="24"/>
          <w:szCs w:val="24"/>
        </w:rPr>
      </w:pPr>
      <w:r>
        <w:rPr>
          <w:sz w:val="24"/>
          <w:szCs w:val="24"/>
        </w:rPr>
        <w:t xml:space="preserve">1.18. </w:t>
      </w:r>
      <w:r w:rsidRPr="00CB4754">
        <w:rPr>
          <w:b/>
          <w:sz w:val="24"/>
          <w:szCs w:val="24"/>
        </w:rPr>
        <w:t>«Контроль качества</w:t>
      </w:r>
      <w:r>
        <w:rPr>
          <w:b/>
          <w:sz w:val="24"/>
          <w:szCs w:val="24"/>
        </w:rPr>
        <w:t xml:space="preserve"> деталей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свойств </w:t>
      </w:r>
      <w:r>
        <w:rPr>
          <w:bCs/>
          <w:sz w:val="24"/>
          <w:szCs w:val="24"/>
        </w:rPr>
        <w:t>деталей трубопроводов.</w:t>
      </w:r>
      <w:r w:rsidRPr="00CB4754">
        <w:rPr>
          <w:bCs/>
          <w:sz w:val="24"/>
          <w:szCs w:val="24"/>
        </w:rPr>
        <w:t xml:space="preserve"> </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bCs/>
          <w:sz w:val="24"/>
          <w:szCs w:val="24"/>
        </w:rPr>
        <w:t xml:space="preserve">1.19.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деталей трубопроводов</w:t>
      </w:r>
      <w:r w:rsidRPr="00CB4754">
        <w:rPr>
          <w:sz w:val="24"/>
          <w:szCs w:val="24"/>
        </w:rPr>
        <w:t>, проведения инспекций, в которых осуществляется Оценка соответствия.</w:t>
      </w:r>
    </w:p>
    <w:p w:rsidR="008D73A1" w:rsidRDefault="008D73A1" w:rsidP="00B562BC">
      <w:pPr>
        <w:pStyle w:val="BodyText3"/>
        <w:tabs>
          <w:tab w:val="left" w:pos="567"/>
          <w:tab w:val="left" w:pos="1134"/>
          <w:tab w:val="left" w:pos="1276"/>
        </w:tabs>
        <w:suppressAutoHyphens/>
        <w:spacing w:after="120"/>
        <w:ind w:firstLine="720"/>
        <w:jc w:val="both"/>
        <w:rPr>
          <w:bCs/>
          <w:sz w:val="24"/>
          <w:szCs w:val="24"/>
        </w:rPr>
      </w:pPr>
      <w:r>
        <w:rPr>
          <w:sz w:val="24"/>
          <w:szCs w:val="24"/>
        </w:rPr>
        <w:t xml:space="preserve">1.20.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D73A1" w:rsidRDefault="008D73A1" w:rsidP="00B562BC">
      <w:pPr>
        <w:pStyle w:val="BodyText3"/>
        <w:tabs>
          <w:tab w:val="left" w:pos="567"/>
          <w:tab w:val="left" w:pos="1134"/>
          <w:tab w:val="left" w:pos="1276"/>
        </w:tabs>
        <w:suppressAutoHyphens/>
        <w:spacing w:after="120"/>
        <w:ind w:firstLine="720"/>
        <w:jc w:val="both"/>
        <w:rPr>
          <w:bCs/>
          <w:sz w:val="24"/>
          <w:szCs w:val="24"/>
        </w:rPr>
      </w:pPr>
      <w:r>
        <w:rPr>
          <w:bCs/>
          <w:sz w:val="24"/>
          <w:szCs w:val="24"/>
        </w:rPr>
        <w:t xml:space="preserve">1.21.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деталях трубопроводов</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bCs/>
          <w:sz w:val="24"/>
          <w:szCs w:val="24"/>
        </w:rPr>
        <w:t xml:space="preserve">1.22.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деталям трубопроводов, их комплектующим, р</w:t>
      </w:r>
      <w:r w:rsidRPr="007F0D30">
        <w:rPr>
          <w:sz w:val="24"/>
          <w:szCs w:val="24"/>
        </w:rPr>
        <w:t>аботам</w:t>
      </w:r>
      <w:r>
        <w:rPr>
          <w:sz w:val="24"/>
          <w:szCs w:val="24"/>
        </w:rPr>
        <w:t>, услугам.</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1.23.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деталей трубопроводов</w:t>
      </w:r>
      <w:r w:rsidRPr="007F0D30">
        <w:rPr>
          <w:sz w:val="24"/>
          <w:szCs w:val="24"/>
        </w:rPr>
        <w:t xml:space="preserve"> удовлетворяли предъявленным к ним требованиям</w:t>
      </w:r>
      <w:r>
        <w:rPr>
          <w:sz w:val="24"/>
          <w:szCs w:val="24"/>
        </w:rPr>
        <w:t>.</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1.24.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1.25.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w:t>
      </w:r>
      <w:r>
        <w:rPr>
          <w:sz w:val="24"/>
          <w:szCs w:val="24"/>
        </w:rPr>
        <w:t xml:space="preserve">деталей </w:t>
      </w:r>
      <w:r w:rsidRPr="000D0D59">
        <w:rPr>
          <w:sz w:val="24"/>
          <w:szCs w:val="24"/>
        </w:rPr>
        <w:t xml:space="preserve">трубопроводов, содержащий в себе перечень и характеристики отгружаемых </w:t>
      </w:r>
      <w:r>
        <w:rPr>
          <w:sz w:val="24"/>
          <w:szCs w:val="24"/>
        </w:rPr>
        <w:t xml:space="preserve">деталей </w:t>
      </w:r>
      <w:r w:rsidRPr="000D0D59">
        <w:rPr>
          <w:sz w:val="24"/>
          <w:szCs w:val="24"/>
        </w:rPr>
        <w:t>трубопроводов.</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1.26.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деталям трубопроводов,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1.27.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деталей трубопроводов</w:t>
      </w:r>
      <w:r w:rsidRPr="00D60BBF">
        <w:rPr>
          <w:sz w:val="24"/>
          <w:szCs w:val="24"/>
        </w:rPr>
        <w:t>.</w:t>
      </w:r>
    </w:p>
    <w:p w:rsidR="008D73A1" w:rsidRDefault="008D73A1" w:rsidP="00B562BC">
      <w:pPr>
        <w:pStyle w:val="BodyText3"/>
        <w:tabs>
          <w:tab w:val="left" w:pos="567"/>
          <w:tab w:val="left" w:pos="1134"/>
          <w:tab w:val="left" w:pos="1276"/>
        </w:tabs>
        <w:suppressAutoHyphens/>
        <w:spacing w:after="120"/>
        <w:ind w:firstLine="720"/>
        <w:jc w:val="both"/>
        <w:rPr>
          <w:bCs/>
          <w:sz w:val="24"/>
          <w:szCs w:val="24"/>
        </w:rPr>
      </w:pPr>
      <w:r>
        <w:rPr>
          <w:sz w:val="24"/>
          <w:szCs w:val="24"/>
        </w:rPr>
        <w:t xml:space="preserve">1.28.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bCs/>
          <w:sz w:val="24"/>
          <w:szCs w:val="24"/>
        </w:rPr>
        <w:t xml:space="preserve">1.29.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1.30.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1.31.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1.32.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w:t>
      </w:r>
      <w:r>
        <w:rPr>
          <w:sz w:val="24"/>
          <w:szCs w:val="24"/>
        </w:rPr>
        <w:t xml:space="preserve"> деталей </w:t>
      </w:r>
      <w:r w:rsidRPr="000D0D59">
        <w:rPr>
          <w:sz w:val="24"/>
          <w:szCs w:val="24"/>
        </w:rPr>
        <w:t>трубопроводов,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D73A1" w:rsidRDefault="008D73A1" w:rsidP="00B562BC">
      <w:pPr>
        <w:pStyle w:val="BodyText3"/>
        <w:tabs>
          <w:tab w:val="left" w:pos="567"/>
          <w:tab w:val="left" w:pos="1134"/>
          <w:tab w:val="left" w:pos="1276"/>
        </w:tabs>
        <w:suppressAutoHyphens/>
        <w:spacing w:after="120"/>
        <w:ind w:firstLine="720"/>
        <w:jc w:val="both"/>
        <w:rPr>
          <w:spacing w:val="-2"/>
          <w:sz w:val="24"/>
          <w:szCs w:val="24"/>
        </w:rPr>
      </w:pPr>
      <w:r>
        <w:rPr>
          <w:sz w:val="24"/>
          <w:szCs w:val="24"/>
        </w:rPr>
        <w:t xml:space="preserve">1.33.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деталей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pacing w:val="-2"/>
          <w:sz w:val="24"/>
          <w:szCs w:val="24"/>
        </w:rPr>
        <w:t xml:space="preserve">1.34.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w:t>
      </w:r>
      <w:r>
        <w:rPr>
          <w:sz w:val="24"/>
          <w:szCs w:val="24"/>
        </w:rPr>
        <w:t xml:space="preserve">трубопроводы, детали трубопроводов </w:t>
      </w:r>
      <w:r w:rsidRPr="00D60BBF">
        <w:rPr>
          <w:sz w:val="24"/>
          <w:szCs w:val="24"/>
        </w:rPr>
        <w:t>и материалы, конструкции и комплектующие изделия, согласование документации.</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1.35.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1.36.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1.37.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1.38. </w:t>
      </w:r>
      <w:r>
        <w:rPr>
          <w:b/>
          <w:sz w:val="24"/>
          <w:szCs w:val="24"/>
        </w:rPr>
        <w:t xml:space="preserve">«Рабочая документация» - </w:t>
      </w:r>
      <w:r>
        <w:rPr>
          <w:sz w:val="24"/>
          <w:szCs w:val="24"/>
        </w:rPr>
        <w:t>документация, выпускаемая для монтажа деталей трубопроводов.</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1.39.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1.40.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1.41.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детали трубопроводов</w:t>
      </w:r>
      <w:r w:rsidRPr="007F0D30">
        <w:rPr>
          <w:sz w:val="24"/>
          <w:szCs w:val="24"/>
        </w:rPr>
        <w:t>, изделия, материалы для выполнения обязательств Поставщика по Договору.</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1.42.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D73A1" w:rsidRDefault="008D73A1" w:rsidP="00B562BC">
      <w:pPr>
        <w:pStyle w:val="BodyText3"/>
        <w:tabs>
          <w:tab w:val="left" w:pos="567"/>
          <w:tab w:val="left" w:pos="1134"/>
          <w:tab w:val="left" w:pos="1276"/>
        </w:tabs>
        <w:suppressAutoHyphens/>
        <w:spacing w:after="120"/>
        <w:ind w:firstLine="720"/>
        <w:jc w:val="both"/>
        <w:rPr>
          <w:sz w:val="24"/>
        </w:rPr>
      </w:pPr>
      <w:r>
        <w:rPr>
          <w:sz w:val="24"/>
          <w:szCs w:val="24"/>
        </w:rPr>
        <w:t xml:space="preserve">1.43.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rPr>
        <w:t xml:space="preserve">1.44.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1.45.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w:t>
      </w:r>
      <w:r>
        <w:rPr>
          <w:sz w:val="24"/>
          <w:szCs w:val="24"/>
        </w:rPr>
        <w:t xml:space="preserve">деталей </w:t>
      </w:r>
      <w:r w:rsidRPr="000D0D59">
        <w:rPr>
          <w:sz w:val="24"/>
          <w:szCs w:val="24"/>
        </w:rPr>
        <w:t>трубопроводов, упакованных в одно тарное место.</w:t>
      </w:r>
    </w:p>
    <w:p w:rsidR="008D73A1" w:rsidRDefault="008D73A1" w:rsidP="00B562BC">
      <w:pPr>
        <w:pStyle w:val="BodyText3"/>
        <w:tabs>
          <w:tab w:val="left" w:pos="567"/>
          <w:tab w:val="left" w:pos="1134"/>
          <w:tab w:val="left" w:pos="1276"/>
        </w:tabs>
        <w:suppressAutoHyphens/>
        <w:spacing w:after="120"/>
        <w:ind w:firstLine="720"/>
        <w:jc w:val="both"/>
        <w:rPr>
          <w:sz w:val="24"/>
        </w:rPr>
      </w:pPr>
      <w:r>
        <w:rPr>
          <w:sz w:val="24"/>
          <w:szCs w:val="24"/>
        </w:rPr>
        <w:t xml:space="preserve">1.46.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rPr>
        <w:t xml:space="preserve">деталей </w:t>
      </w:r>
      <w:r>
        <w:rPr>
          <w:sz w:val="24"/>
          <w:szCs w:val="24"/>
        </w:rPr>
        <w:t xml:space="preserve">трубопроводов, их </w:t>
      </w:r>
      <w:r w:rsidRPr="00D60BBF">
        <w:rPr>
          <w:sz w:val="24"/>
        </w:rPr>
        <w:t>комплектующих, материалов и полуфабрикатов.</w:t>
      </w:r>
    </w:p>
    <w:p w:rsidR="008D73A1" w:rsidRDefault="008D73A1" w:rsidP="00B562BC">
      <w:pPr>
        <w:pStyle w:val="BodyText3"/>
        <w:tabs>
          <w:tab w:val="left" w:pos="567"/>
          <w:tab w:val="left" w:pos="1134"/>
          <w:tab w:val="left" w:pos="1276"/>
        </w:tabs>
        <w:suppressAutoHyphens/>
        <w:spacing w:after="120"/>
        <w:ind w:firstLine="720"/>
        <w:jc w:val="both"/>
        <w:rPr>
          <w:sz w:val="24"/>
          <w:szCs w:val="24"/>
        </w:rPr>
      </w:pPr>
      <w:r>
        <w:rPr>
          <w:sz w:val="24"/>
        </w:rPr>
        <w:t>1.47.</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8D73A1" w:rsidRPr="00D60BBF" w:rsidRDefault="008D73A1" w:rsidP="00B562BC">
      <w:pPr>
        <w:pStyle w:val="BodyText3"/>
        <w:tabs>
          <w:tab w:val="left" w:pos="567"/>
          <w:tab w:val="left" w:pos="1134"/>
          <w:tab w:val="left" w:pos="1276"/>
        </w:tabs>
        <w:suppressAutoHyphens/>
        <w:spacing w:after="120"/>
        <w:ind w:firstLine="720"/>
        <w:jc w:val="both"/>
        <w:rPr>
          <w:sz w:val="24"/>
          <w:szCs w:val="24"/>
        </w:rPr>
      </w:pPr>
      <w:r>
        <w:rPr>
          <w:sz w:val="24"/>
          <w:szCs w:val="24"/>
        </w:rPr>
        <w:t xml:space="preserve">1.48.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8D73A1" w:rsidRDefault="008D73A1" w:rsidP="00923257">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D73A1" w:rsidRDefault="008D73A1" w:rsidP="00923257">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D73A1" w:rsidRPr="009D059E" w:rsidRDefault="008D73A1" w:rsidP="00923257"/>
    <w:p w:rsidR="008D73A1" w:rsidRPr="00D60BBF" w:rsidRDefault="008D73A1" w:rsidP="00923257">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w:t>
      </w:r>
      <w:r w:rsidRPr="00B94D66">
        <w:rPr>
          <w:bCs/>
        </w:rPr>
        <w:t>3</w:t>
      </w:r>
      <w:r>
        <w:rPr>
          <w:bCs/>
        </w:rPr>
        <w:t xml:space="preserve"> Ростовской </w:t>
      </w:r>
      <w:r w:rsidRPr="00D60BBF">
        <w:t xml:space="preserve">АЭС (далее по тексту – </w:t>
      </w:r>
      <w:r w:rsidRPr="00605207">
        <w:t xml:space="preserve">«АЭС») </w:t>
      </w:r>
      <w:r w:rsidRPr="00402343">
        <w:t>детали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поставки деталей трубопроводов</w:t>
      </w:r>
      <w:r w:rsidRPr="007D132F">
        <w:t>, являющейся Приложением №</w:t>
      </w:r>
      <w:r>
        <w:t xml:space="preserve"> </w:t>
      </w:r>
      <w:r w:rsidRPr="007D132F">
        <w:t>1 к Договору (далее по тексту – «</w:t>
      </w:r>
      <w:r>
        <w:t>детали трубопроводов</w:t>
      </w:r>
      <w:r w:rsidRPr="007D132F">
        <w:t>»),</w:t>
      </w:r>
      <w:r w:rsidRPr="00D60BBF">
        <w:t xml:space="preserve"> </w:t>
      </w:r>
      <w:r>
        <w:t>и в установленные в ней сроки, в том числе</w:t>
      </w:r>
      <w:r w:rsidRPr="00D60BBF">
        <w:t>:</w:t>
      </w:r>
    </w:p>
    <w:p w:rsidR="008D73A1" w:rsidRPr="00DC2CE3" w:rsidRDefault="008D73A1" w:rsidP="00923257">
      <w:pPr>
        <w:tabs>
          <w:tab w:val="left" w:pos="0"/>
          <w:tab w:val="left" w:pos="1080"/>
        </w:tabs>
        <w:autoSpaceDE w:val="0"/>
        <w:autoSpaceDN w:val="0"/>
        <w:adjustRightInd w:val="0"/>
        <w:spacing w:after="120"/>
        <w:ind w:left="24" w:hanging="24"/>
        <w:jc w:val="both"/>
      </w:pPr>
      <w:r w:rsidRPr="006633BE">
        <w:t xml:space="preserve">- </w:t>
      </w:r>
      <w:r>
        <w:t>изготовить детали трубопроводов в соответствии с ОСТ, ГОСТ, Рабочей документацией, техническими условиями на изготовление и поставку деталей трубопроводов и иными требованиями, указанными в Спецификации (</w:t>
      </w:r>
      <w:r w:rsidRPr="007D132F">
        <w:t>Приложение №</w:t>
      </w:r>
      <w:r>
        <w:t xml:space="preserve"> </w:t>
      </w:r>
      <w:r w:rsidRPr="007D132F">
        <w:t>1 к Договору</w:t>
      </w:r>
      <w:r>
        <w:t>)</w:t>
      </w:r>
      <w:r w:rsidRPr="00DC2CE3">
        <w:t>;</w:t>
      </w:r>
    </w:p>
    <w:p w:rsidR="008D73A1" w:rsidRPr="004B5603" w:rsidRDefault="008D73A1" w:rsidP="00923257">
      <w:pPr>
        <w:tabs>
          <w:tab w:val="left" w:pos="0"/>
          <w:tab w:val="left" w:pos="1080"/>
        </w:tabs>
        <w:autoSpaceDE w:val="0"/>
        <w:autoSpaceDN w:val="0"/>
        <w:adjustRightInd w:val="0"/>
        <w:spacing w:after="120"/>
        <w:ind w:left="24" w:hanging="24"/>
        <w:jc w:val="both"/>
      </w:pPr>
      <w:r>
        <w:t xml:space="preserve">- поставить Покупателю детали трубопроводов, определённые в Спецификации поставки деталей трубопроводов (далее – «Спецификация»), включая ЗИП </w:t>
      </w:r>
      <w:r>
        <w:rPr>
          <w:i/>
        </w:rPr>
        <w:t xml:space="preserve">(при наличии требования о предоставлении ЗИП в Рабочей документации) </w:t>
      </w:r>
      <w:r>
        <w:t>в соответствии с техническими условиями на изготовление и поставку деталей трубопроводов</w:t>
      </w:r>
      <w:r w:rsidRPr="00164FA4">
        <w:rPr>
          <w:i/>
        </w:rPr>
        <w:t>;</w:t>
      </w:r>
    </w:p>
    <w:p w:rsidR="008D73A1" w:rsidRPr="00BC2F1F" w:rsidRDefault="008D73A1" w:rsidP="00923257">
      <w:pPr>
        <w:tabs>
          <w:tab w:val="left" w:pos="0"/>
          <w:tab w:val="left" w:pos="1080"/>
        </w:tabs>
        <w:autoSpaceDE w:val="0"/>
        <w:autoSpaceDN w:val="0"/>
        <w:adjustRightInd w:val="0"/>
        <w:spacing w:after="120"/>
        <w:ind w:left="24" w:hanging="24"/>
        <w:jc w:val="both"/>
      </w:pPr>
      <w:r>
        <w:t xml:space="preserve">- </w:t>
      </w:r>
      <w:r w:rsidRPr="00BC2F1F">
        <w:t xml:space="preserve">обеспечить маркировку поставляемых </w:t>
      </w:r>
      <w:r>
        <w:t xml:space="preserve">деталей </w:t>
      </w:r>
      <w:r w:rsidRPr="00BC2F1F">
        <w:t>трубопроводов этикетками штрих-кода в соответствии со Стандартом маркировки поставляемо</w:t>
      </w:r>
      <w:r>
        <w:t>го оборудования (Приложение № 13</w:t>
      </w:r>
      <w:r w:rsidRPr="00BC2F1F">
        <w:t xml:space="preserve"> к настоящему Договору) и Техническими условиями к этике</w:t>
      </w:r>
      <w:r>
        <w:t>ткам штрих-кода (Приложение № 14</w:t>
      </w:r>
      <w:r w:rsidRPr="00BC2F1F">
        <w:t xml:space="preserve"> к настоящему Договору);</w:t>
      </w:r>
    </w:p>
    <w:p w:rsidR="008D73A1" w:rsidRPr="002C2F12" w:rsidRDefault="008D73A1" w:rsidP="00923257">
      <w:pPr>
        <w:tabs>
          <w:tab w:val="left" w:pos="0"/>
          <w:tab w:val="left" w:pos="1080"/>
        </w:tabs>
        <w:autoSpaceDE w:val="0"/>
        <w:autoSpaceDN w:val="0"/>
        <w:adjustRightInd w:val="0"/>
        <w:spacing w:after="120"/>
        <w:ind w:left="24" w:hanging="24"/>
        <w:jc w:val="both"/>
      </w:pPr>
      <w:r>
        <w:t xml:space="preserve">- </w:t>
      </w:r>
      <w:r w:rsidRPr="00D60BBF">
        <w:t xml:space="preserve">выполнить полный объем мероприятий по Обеспечению качества </w:t>
      </w:r>
      <w:r>
        <w:t>деталей трубопроводов</w:t>
      </w:r>
      <w:r w:rsidRPr="00D60BBF">
        <w:t xml:space="preserve">, укомплектовать </w:t>
      </w:r>
      <w:r>
        <w:t>детали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8D73A1" w:rsidRPr="0009344C" w:rsidRDefault="008D73A1" w:rsidP="00923257">
      <w:pPr>
        <w:tabs>
          <w:tab w:val="left" w:pos="0"/>
        </w:tabs>
        <w:autoSpaceDE w:val="0"/>
        <w:autoSpaceDN w:val="0"/>
        <w:adjustRightInd w:val="0"/>
        <w:spacing w:after="120"/>
        <w:ind w:hanging="24"/>
        <w:jc w:val="both"/>
      </w:pPr>
      <w:r>
        <w:t>- </w:t>
      </w:r>
      <w:r w:rsidRPr="00D60BBF">
        <w:t>осуществить испытания</w:t>
      </w:r>
      <w:r w:rsidRPr="00806C28">
        <w:t xml:space="preserve"> </w:t>
      </w:r>
      <w:r>
        <w:t xml:space="preserve">деталей 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детали трубопроводов на Площадку АЭС (склад Грузополучателя)</w:t>
      </w:r>
      <w:r w:rsidRPr="00D60BBF">
        <w:t xml:space="preserve"> </w:t>
      </w:r>
      <w:r>
        <w:t xml:space="preserve">(в т.ч. обеспечить погрузку деталей трубопроводов на транспортное </w:t>
      </w:r>
      <w:r w:rsidRPr="008055C9">
        <w:t xml:space="preserve">средство), </w:t>
      </w:r>
      <w:r w:rsidRPr="004F0C16">
        <w:rPr>
          <w:color w:val="000000"/>
        </w:rPr>
        <w:t xml:space="preserve">разгрузить </w:t>
      </w:r>
      <w:r>
        <w:rPr>
          <w:color w:val="000000"/>
        </w:rPr>
        <w:t xml:space="preserve">детали </w:t>
      </w:r>
      <w:r>
        <w:t>трубопроводов</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детали трубопроводов указанному Покупателем </w:t>
      </w:r>
      <w:r w:rsidRPr="00D60BBF">
        <w:t>Грузополучателю</w:t>
      </w:r>
      <w:r>
        <w:t xml:space="preserve"> </w:t>
      </w:r>
      <w:r w:rsidRPr="00D60BBF">
        <w:t xml:space="preserve">на условиях, в объеме, в порядке и в сроки, предусмотренные Договором и приложениями к нему. </w:t>
      </w:r>
    </w:p>
    <w:p w:rsidR="008D73A1" w:rsidRDefault="008D73A1" w:rsidP="00923257">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поставляемых на Площадку АЭС</w:t>
      </w:r>
      <w:r w:rsidRPr="00D60BBF">
        <w:rPr>
          <w:spacing w:val="4"/>
        </w:rPr>
        <w:t xml:space="preserve"> </w:t>
      </w:r>
      <w:r>
        <w:rPr>
          <w:spacing w:val="4"/>
        </w:rPr>
        <w:t xml:space="preserve">деталей </w:t>
      </w:r>
      <w:r>
        <w:t>трубопроводов</w:t>
      </w:r>
      <w:r>
        <w:rPr>
          <w:spacing w:val="4"/>
        </w:rPr>
        <w:t xml:space="preserve">, проводимого Заказчиком,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w:t>
      </w:r>
      <w:r>
        <w:rPr>
          <w:spacing w:val="4"/>
        </w:rPr>
        <w:t>ы</w:t>
      </w:r>
      <w:r w:rsidRPr="00D60BBF">
        <w:rPr>
          <w:spacing w:val="4"/>
        </w:rPr>
        <w:t xml:space="preserve">е </w:t>
      </w:r>
      <w:r>
        <w:rPr>
          <w:spacing w:val="4"/>
        </w:rPr>
        <w:t xml:space="preserve">детали </w:t>
      </w:r>
      <w:r>
        <w:t>трубопроводов</w:t>
      </w:r>
      <w:r w:rsidRPr="00D60BBF">
        <w:rPr>
          <w:spacing w:val="4"/>
        </w:rPr>
        <w:t>.</w:t>
      </w:r>
    </w:p>
    <w:p w:rsidR="008D73A1" w:rsidRPr="00B92993" w:rsidRDefault="008D73A1" w:rsidP="00923257">
      <w:pPr>
        <w:tabs>
          <w:tab w:val="left" w:pos="0"/>
        </w:tabs>
        <w:autoSpaceDE w:val="0"/>
        <w:autoSpaceDN w:val="0"/>
        <w:adjustRightInd w:val="0"/>
        <w:spacing w:after="120"/>
        <w:ind w:firstLine="709"/>
        <w:jc w:val="both"/>
      </w:pPr>
      <w:r>
        <w:t>2.2</w:t>
      </w:r>
      <w:r w:rsidRPr="007D132F">
        <w:t xml:space="preserve">. Наименование </w:t>
      </w:r>
      <w:r>
        <w:t>деталей трубопроводов</w:t>
      </w:r>
      <w:r w:rsidRPr="007D132F">
        <w:t xml:space="preserve">, цена, требования к качеству </w:t>
      </w:r>
      <w:r>
        <w:t>деталей трубопроводов</w:t>
      </w:r>
      <w:r w:rsidRPr="007D132F">
        <w:t xml:space="preserve">, сроки поставки, маркировка, масса, а также иные требования к </w:t>
      </w:r>
      <w:r>
        <w:t>деталям трубопроводов</w:t>
      </w:r>
      <w:r w:rsidRPr="007D132F">
        <w:t>, указаны в Спецификации (Приложение № 1 к Договору).</w:t>
      </w:r>
    </w:p>
    <w:p w:rsidR="008D73A1" w:rsidRDefault="008D73A1" w:rsidP="00923257">
      <w:pPr>
        <w:tabs>
          <w:tab w:val="left" w:pos="0"/>
        </w:tabs>
        <w:autoSpaceDE w:val="0"/>
        <w:autoSpaceDN w:val="0"/>
        <w:adjustRightInd w:val="0"/>
        <w:spacing w:after="120"/>
        <w:ind w:firstLine="709"/>
        <w:jc w:val="both"/>
      </w:pPr>
      <w:r w:rsidRPr="00174AD1">
        <w:t>2.</w:t>
      </w:r>
      <w:r w:rsidRPr="00E65781">
        <w:t>3</w:t>
      </w:r>
      <w:r w:rsidRPr="00174AD1">
        <w:t xml:space="preserve">. </w:t>
      </w:r>
      <w:r>
        <w:t xml:space="preserve">При необходимости поставки дополнительного объёма деталей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деталей трубопроводов на основании дополнительного соглашения к Договору по ценам за 1 кг деталей трубопроводов, указанным в Спецификации (Приложение № 1 к Договору). </w:t>
      </w:r>
    </w:p>
    <w:p w:rsidR="008D73A1" w:rsidRDefault="008D73A1" w:rsidP="00923257">
      <w:pPr>
        <w:shd w:val="clear" w:color="auto" w:fill="FFFFFF"/>
        <w:tabs>
          <w:tab w:val="left" w:pos="0"/>
        </w:tabs>
        <w:ind w:left="3643" w:firstLine="43"/>
        <w:jc w:val="both"/>
        <w:rPr>
          <w:b/>
        </w:rPr>
      </w:pPr>
    </w:p>
    <w:p w:rsidR="008D73A1" w:rsidRDefault="008D73A1" w:rsidP="00923257">
      <w:pPr>
        <w:shd w:val="clear" w:color="auto" w:fill="FFFFFF"/>
        <w:tabs>
          <w:tab w:val="left" w:pos="0"/>
        </w:tabs>
        <w:ind w:left="3643" w:firstLine="43"/>
        <w:jc w:val="both"/>
        <w:rPr>
          <w:b/>
        </w:rPr>
      </w:pPr>
    </w:p>
    <w:p w:rsidR="008D73A1" w:rsidRDefault="008D73A1" w:rsidP="00B562BC">
      <w:pPr>
        <w:shd w:val="clear" w:color="auto" w:fill="FFFFFF"/>
        <w:tabs>
          <w:tab w:val="left" w:pos="0"/>
        </w:tabs>
        <w:ind w:firstLine="43"/>
        <w:jc w:val="center"/>
        <w:rPr>
          <w:b/>
        </w:rPr>
      </w:pPr>
      <w:r w:rsidRPr="00037471">
        <w:rPr>
          <w:b/>
        </w:rPr>
        <w:t>Статья 3. Цена Договора</w:t>
      </w:r>
    </w:p>
    <w:p w:rsidR="008D73A1" w:rsidRPr="00A05028" w:rsidRDefault="008D73A1" w:rsidP="00923257">
      <w:pPr>
        <w:shd w:val="clear" w:color="auto" w:fill="FFFFFF"/>
        <w:tabs>
          <w:tab w:val="left" w:pos="0"/>
        </w:tabs>
        <w:ind w:left="3643" w:firstLine="43"/>
        <w:jc w:val="both"/>
        <w:rPr>
          <w:b/>
        </w:rPr>
      </w:pPr>
    </w:p>
    <w:p w:rsidR="008D73A1" w:rsidRPr="000C29FA" w:rsidRDefault="008D73A1" w:rsidP="00923257">
      <w:pPr>
        <w:pStyle w:val="21"/>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деталей 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tblPr>
      <w:tblGrid>
        <w:gridCol w:w="1029"/>
        <w:gridCol w:w="9270"/>
      </w:tblGrid>
      <w:tr w:rsidR="008D73A1" w:rsidRPr="007E44FD" w:rsidTr="00B562BC">
        <w:trPr>
          <w:trHeight w:val="624"/>
        </w:trPr>
        <w:tc>
          <w:tcPr>
            <w:tcW w:w="534" w:type="dxa"/>
          </w:tcPr>
          <w:p w:rsidR="008D73A1" w:rsidRPr="007E44FD" w:rsidRDefault="008D73A1" w:rsidP="00B562BC">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8D73A1" w:rsidRPr="007E44FD" w:rsidRDefault="008D73A1" w:rsidP="00B562BC">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8D73A1" w:rsidRPr="007E44FD" w:rsidTr="00B562BC">
        <w:trPr>
          <w:trHeight w:val="624"/>
        </w:trPr>
        <w:tc>
          <w:tcPr>
            <w:tcW w:w="534" w:type="dxa"/>
          </w:tcPr>
          <w:p w:rsidR="008D73A1" w:rsidRPr="007E44FD" w:rsidRDefault="008D73A1" w:rsidP="00B562BC">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8D73A1" w:rsidRPr="007E44FD" w:rsidRDefault="008D73A1" w:rsidP="00B562BC">
            <w:pPr>
              <w:pStyle w:val="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8D73A1" w:rsidRPr="007E44FD" w:rsidTr="00B562BC">
        <w:trPr>
          <w:trHeight w:val="624"/>
        </w:trPr>
        <w:tc>
          <w:tcPr>
            <w:tcW w:w="534" w:type="dxa"/>
          </w:tcPr>
          <w:p w:rsidR="008D73A1" w:rsidRPr="007E44FD" w:rsidRDefault="008D73A1" w:rsidP="00B562BC">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8D73A1" w:rsidRPr="007E44FD" w:rsidRDefault="008D73A1" w:rsidP="00B562BC">
            <w:pPr>
              <w:pStyle w:val="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8D73A1" w:rsidRDefault="008D73A1" w:rsidP="00923257">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1 кг деталей трубопроводов считается фиксированной. </w:t>
      </w:r>
    </w:p>
    <w:p w:rsidR="008D73A1" w:rsidRDefault="008D73A1" w:rsidP="00923257">
      <w:pPr>
        <w:tabs>
          <w:tab w:val="left" w:pos="0"/>
        </w:tabs>
        <w:autoSpaceDE w:val="0"/>
        <w:autoSpaceDN w:val="0"/>
        <w:adjustRightInd w:val="0"/>
        <w:spacing w:after="120"/>
        <w:ind w:firstLine="709"/>
        <w:jc w:val="both"/>
        <w:rPr>
          <w:bCs/>
        </w:rPr>
      </w:pPr>
      <w:r>
        <w:rPr>
          <w:bCs/>
        </w:rPr>
        <w:t xml:space="preserve">Уточнение (изменение) массы деталей трубопроводов возможно при выдаче Рабочей документации. </w:t>
      </w:r>
    </w:p>
    <w:p w:rsidR="008D73A1" w:rsidRDefault="008D73A1" w:rsidP="00923257">
      <w:pPr>
        <w:tabs>
          <w:tab w:val="left" w:pos="0"/>
        </w:tabs>
        <w:autoSpaceDE w:val="0"/>
        <w:autoSpaceDN w:val="0"/>
        <w:adjustRightInd w:val="0"/>
        <w:spacing w:after="120"/>
        <w:ind w:firstLine="709"/>
        <w:jc w:val="both"/>
        <w:rPr>
          <w:bCs/>
        </w:rPr>
      </w:pPr>
      <w:r>
        <w:rPr>
          <w:bCs/>
        </w:rPr>
        <w:t xml:space="preserve">При изменении массы деталей трубопроводов Стороны производят перерасчёт стоимости деталей трубопроводов, с учётом зафиксированной цены за 1 кг, и оформляют соответствующее дополнительное соглашение (не более 30 % (тридцати процентов) первоначального объёма в сумме по всем предлагаемым дополнительным соглашениям с сохранением начальных цен за единицу деталей трубопроводов). </w:t>
      </w:r>
      <w:r w:rsidRPr="00C844E8">
        <w:rPr>
          <w:bCs/>
        </w:rPr>
        <w:t xml:space="preserve"> </w:t>
      </w:r>
    </w:p>
    <w:p w:rsidR="008D73A1" w:rsidRDefault="008D73A1" w:rsidP="00923257">
      <w:pPr>
        <w:tabs>
          <w:tab w:val="left" w:pos="0"/>
        </w:tabs>
        <w:autoSpaceDE w:val="0"/>
        <w:autoSpaceDN w:val="0"/>
        <w:adjustRightInd w:val="0"/>
        <w:spacing w:after="120"/>
        <w:ind w:firstLine="709"/>
        <w:jc w:val="both"/>
        <w:rPr>
          <w:bCs/>
        </w:rPr>
      </w:pPr>
      <w:r>
        <w:rPr>
          <w:bCs/>
        </w:rPr>
        <w:t>В документации завода-изготовителя указывается масса деталей трубопроводов в соответствии с действующей нормативной документацией.</w:t>
      </w:r>
    </w:p>
    <w:p w:rsidR="008D73A1" w:rsidRDefault="008D73A1" w:rsidP="00923257">
      <w:pPr>
        <w:tabs>
          <w:tab w:val="left" w:pos="0"/>
        </w:tabs>
        <w:autoSpaceDE w:val="0"/>
        <w:autoSpaceDN w:val="0"/>
        <w:adjustRightInd w:val="0"/>
        <w:spacing w:after="120"/>
        <w:ind w:firstLine="709"/>
        <w:jc w:val="both"/>
        <w:rPr>
          <w:bCs/>
        </w:rPr>
      </w:pPr>
      <w:r>
        <w:rPr>
          <w:bCs/>
        </w:rPr>
        <w:t>В случае изменения Поставщиком массы деталей трубопроводов,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осуществляет поставку деталей трубопроводов Покупателю без увеличения стоимости поставки по Договору.</w:t>
      </w:r>
    </w:p>
    <w:p w:rsidR="008D73A1" w:rsidRDefault="008D73A1" w:rsidP="00923257">
      <w:pPr>
        <w:tabs>
          <w:tab w:val="left" w:pos="0"/>
        </w:tabs>
        <w:autoSpaceDE w:val="0"/>
        <w:autoSpaceDN w:val="0"/>
        <w:adjustRightInd w:val="0"/>
        <w:spacing w:after="120"/>
        <w:ind w:firstLine="709"/>
        <w:jc w:val="both"/>
        <w:rPr>
          <w:bCs/>
        </w:rPr>
      </w:pPr>
      <w:r>
        <w:rPr>
          <w:bCs/>
        </w:rPr>
        <w:t>В документации завода-изготовителя деталей трубопроводов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8D73A1" w:rsidRPr="00BC21DB" w:rsidRDefault="008D73A1" w:rsidP="00923257">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расходы Поставщика, связанные с:</w:t>
      </w:r>
    </w:p>
    <w:p w:rsidR="008D73A1" w:rsidRDefault="008D73A1" w:rsidP="00923257">
      <w:pPr>
        <w:pStyle w:val="BodyText2"/>
        <w:tabs>
          <w:tab w:val="left" w:pos="0"/>
          <w:tab w:val="left" w:pos="284"/>
        </w:tabs>
        <w:spacing w:after="60" w:line="240" w:lineRule="auto"/>
        <w:ind w:right="113"/>
        <w:jc w:val="both"/>
        <w:rPr>
          <w:bCs/>
        </w:rPr>
      </w:pPr>
      <w:r w:rsidRPr="005227FD">
        <w:rPr>
          <w:bCs/>
        </w:rPr>
        <w:t xml:space="preserve">- </w:t>
      </w:r>
      <w:r>
        <w:rPr>
          <w:bCs/>
        </w:rPr>
        <w:t>выполнением требований по обеспечению качества, в том числе, с разработкой и согласованием соответствующей документации;</w:t>
      </w:r>
    </w:p>
    <w:p w:rsidR="008D73A1" w:rsidRDefault="008D73A1" w:rsidP="00923257">
      <w:pPr>
        <w:pStyle w:val="BodyText2"/>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деталей </w:t>
      </w:r>
      <w:r>
        <w:t>трубопроводов</w:t>
      </w:r>
      <w:r>
        <w:rPr>
          <w:bCs/>
        </w:rPr>
        <w:t xml:space="preserve">; </w:t>
      </w:r>
    </w:p>
    <w:p w:rsidR="008D73A1" w:rsidRPr="002D08E5" w:rsidRDefault="008D73A1" w:rsidP="00923257">
      <w:pPr>
        <w:pStyle w:val="BodyText2"/>
        <w:numPr>
          <w:ilvl w:val="0"/>
          <w:numId w:val="16"/>
        </w:numPr>
        <w:tabs>
          <w:tab w:val="left" w:pos="0"/>
          <w:tab w:val="left" w:pos="284"/>
        </w:tabs>
        <w:spacing w:after="60" w:line="240" w:lineRule="auto"/>
        <w:ind w:left="0" w:right="113" w:firstLine="0"/>
        <w:jc w:val="both"/>
        <w:rPr>
          <w:bCs/>
        </w:rPr>
      </w:pPr>
      <w:r w:rsidRPr="002D08E5">
        <w:t xml:space="preserve">изготовлением и нанесением на поставляемые </w:t>
      </w:r>
      <w:r>
        <w:t xml:space="preserve">детали </w:t>
      </w:r>
      <w:r w:rsidRPr="002D08E5">
        <w:t>трубопровод</w:t>
      </w:r>
      <w:r>
        <w:t>ов</w:t>
      </w:r>
      <w:r w:rsidRPr="002D08E5">
        <w:t xml:space="preserve"> этикеток штрих-кода в соответствии со Стандартом маркировки поставляемого оборудования (Приложение № 1</w:t>
      </w:r>
      <w:r>
        <w:t>3</w:t>
      </w:r>
      <w:r w:rsidRPr="002D08E5">
        <w:t xml:space="preserve"> к настоящему Договору) и Техническими условиями к этике</w:t>
      </w:r>
      <w:r>
        <w:t>ткам штрих-кода (Приложение № 14</w:t>
      </w:r>
      <w:r w:rsidRPr="002D08E5">
        <w:t xml:space="preserve"> к настоящему Договору);</w:t>
      </w:r>
    </w:p>
    <w:p w:rsidR="008D73A1" w:rsidRPr="00BC21DB" w:rsidRDefault="008D73A1" w:rsidP="00923257">
      <w:pPr>
        <w:widowControl w:val="0"/>
        <w:numPr>
          <w:ilvl w:val="0"/>
          <w:numId w:val="16"/>
        </w:numPr>
        <w:shd w:val="clear" w:color="auto" w:fill="FFFFFF"/>
        <w:autoSpaceDE w:val="0"/>
        <w:autoSpaceDN w:val="0"/>
        <w:adjustRightInd w:val="0"/>
        <w:ind w:left="0" w:firstLine="0"/>
        <w:jc w:val="both"/>
      </w:pPr>
      <w:r w:rsidRPr="00BC21DB">
        <w:rPr>
          <w:spacing w:val="-1"/>
        </w:rPr>
        <w:t>приемочными испытаниями головных образцов в соответствии с ГОСТ Р 15.</w:t>
      </w:r>
      <w:r>
        <w:rPr>
          <w:spacing w:val="-1"/>
        </w:rPr>
        <w:t>0</w:t>
      </w:r>
      <w:r w:rsidRPr="00BC21DB">
        <w:rPr>
          <w:spacing w:val="-1"/>
        </w:rPr>
        <w:t>0</w:t>
      </w:r>
      <w:r>
        <w:rPr>
          <w:spacing w:val="-1"/>
        </w:rPr>
        <w:t>5-86</w:t>
      </w:r>
      <w:r w:rsidRPr="00BC21DB">
        <w:rPr>
          <w:spacing w:val="-1"/>
        </w:rPr>
        <w:t>;</w:t>
      </w:r>
    </w:p>
    <w:p w:rsidR="008D73A1" w:rsidRDefault="008D73A1" w:rsidP="00923257">
      <w:pPr>
        <w:pStyle w:val="BodyText2"/>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деталей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деталей </w:t>
      </w:r>
      <w:r>
        <w:t>трубопроводов</w:t>
      </w:r>
      <w:r>
        <w:rPr>
          <w:bCs/>
        </w:rPr>
        <w:t>;</w:t>
      </w:r>
    </w:p>
    <w:p w:rsidR="008D73A1" w:rsidRDefault="008D73A1" w:rsidP="00923257">
      <w:pPr>
        <w:pStyle w:val="BodyText2"/>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деталей </w:t>
      </w:r>
      <w:r>
        <w:t>трубопроводов</w:t>
      </w:r>
      <w:r>
        <w:rPr>
          <w:bCs/>
        </w:rPr>
        <w:t xml:space="preserve">, а также специальных приспособлений для крепежа, транспортировки (перевозки) и хранения деталей </w:t>
      </w:r>
      <w:r>
        <w:t>трубопроводов</w:t>
      </w:r>
      <w:r>
        <w:rPr>
          <w:bCs/>
        </w:rPr>
        <w:t>;</w:t>
      </w:r>
    </w:p>
    <w:p w:rsidR="008D73A1" w:rsidRPr="00223964" w:rsidRDefault="008D73A1" w:rsidP="00923257">
      <w:pPr>
        <w:pStyle w:val="BodyText2"/>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D73A1" w:rsidRPr="00051117" w:rsidRDefault="008D73A1" w:rsidP="00923257">
      <w:pPr>
        <w:pStyle w:val="BodyText2"/>
        <w:numPr>
          <w:ilvl w:val="0"/>
          <w:numId w:val="16"/>
        </w:numPr>
        <w:tabs>
          <w:tab w:val="left" w:pos="0"/>
          <w:tab w:val="left" w:pos="284"/>
        </w:tabs>
        <w:spacing w:after="60" w:line="240" w:lineRule="auto"/>
        <w:ind w:left="0" w:right="113" w:firstLine="0"/>
        <w:jc w:val="both"/>
        <w:rPr>
          <w:bCs/>
        </w:rPr>
      </w:pPr>
      <w:r>
        <w:rPr>
          <w:bCs/>
        </w:rPr>
        <w:t xml:space="preserve">страхованием деталей </w:t>
      </w:r>
      <w:r>
        <w:t>трубопроводов</w:t>
      </w:r>
      <w:r>
        <w:rPr>
          <w:bCs/>
        </w:rPr>
        <w:t xml:space="preserve"> (по требованию Покупателя), как это определено условиями настоящего Договора;</w:t>
      </w:r>
    </w:p>
    <w:p w:rsidR="008D73A1" w:rsidRDefault="008D73A1" w:rsidP="00923257">
      <w:pPr>
        <w:pStyle w:val="BodyText2"/>
        <w:numPr>
          <w:ilvl w:val="0"/>
          <w:numId w:val="16"/>
        </w:numPr>
        <w:tabs>
          <w:tab w:val="left" w:pos="0"/>
          <w:tab w:val="left" w:pos="284"/>
        </w:tabs>
        <w:spacing w:after="60" w:line="240" w:lineRule="auto"/>
        <w:ind w:left="0" w:right="113" w:firstLine="0"/>
        <w:jc w:val="both"/>
        <w:rPr>
          <w:bCs/>
        </w:rPr>
      </w:pPr>
      <w:r>
        <w:rPr>
          <w:bCs/>
        </w:rPr>
        <w:t xml:space="preserve">транспортировкой деталей </w:t>
      </w:r>
      <w:r>
        <w:t>трубопроводов</w:t>
      </w:r>
      <w:r>
        <w:rPr>
          <w:bCs/>
        </w:rPr>
        <w:t xml:space="preserve"> до места назначения, указанного в Договоре; заказом и подачей транспортных средств, погрузкой деталей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деталей </w:t>
      </w:r>
      <w:r>
        <w:t>трубопроводов</w:t>
      </w:r>
      <w:r>
        <w:rPr>
          <w:bCs/>
        </w:rPr>
        <w:t xml:space="preserve"> в местах перегрузки, креплением деталей </w:t>
      </w:r>
      <w:r>
        <w:t>трубопроводов</w:t>
      </w:r>
      <w:r>
        <w:rPr>
          <w:bCs/>
        </w:rPr>
        <w:t xml:space="preserve"> на транспортных средствах перевозчиков; </w:t>
      </w:r>
      <w:r w:rsidRPr="00C249FB">
        <w:rPr>
          <w:bCs/>
        </w:rPr>
        <w:t>разработкой товаросопроводительной документации;</w:t>
      </w:r>
    </w:p>
    <w:p w:rsidR="008D73A1" w:rsidRDefault="008D73A1" w:rsidP="00923257">
      <w:pPr>
        <w:pStyle w:val="BodyText2"/>
        <w:numPr>
          <w:ilvl w:val="0"/>
          <w:numId w:val="17"/>
        </w:numPr>
        <w:tabs>
          <w:tab w:val="left" w:pos="0"/>
          <w:tab w:val="left" w:pos="284"/>
        </w:tabs>
        <w:spacing w:after="60" w:line="240" w:lineRule="auto"/>
        <w:ind w:left="0" w:right="113" w:firstLine="0"/>
        <w:jc w:val="both"/>
        <w:rPr>
          <w:bCs/>
        </w:rPr>
      </w:pPr>
      <w:r>
        <w:rPr>
          <w:bCs/>
        </w:rPr>
        <w:t xml:space="preserve">гарантийным обслуживанием и ремонтом деталей </w:t>
      </w:r>
      <w:r>
        <w:t>трубопроводов</w:t>
      </w:r>
      <w:r>
        <w:rPr>
          <w:bCs/>
        </w:rPr>
        <w:t xml:space="preserve"> в гарантийный период;</w:t>
      </w:r>
    </w:p>
    <w:p w:rsidR="008D73A1" w:rsidRDefault="008D73A1" w:rsidP="00923257">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D73A1" w:rsidRPr="004F0C16" w:rsidRDefault="008D73A1" w:rsidP="00923257">
      <w:pPr>
        <w:tabs>
          <w:tab w:val="left" w:pos="0"/>
        </w:tabs>
        <w:autoSpaceDE w:val="0"/>
        <w:autoSpaceDN w:val="0"/>
        <w:adjustRightInd w:val="0"/>
        <w:spacing w:after="120"/>
        <w:jc w:val="both"/>
        <w:rPr>
          <w:color w:val="000000"/>
        </w:rPr>
      </w:pPr>
      <w:r w:rsidRPr="004F0C16">
        <w:rPr>
          <w:color w:val="000000"/>
        </w:rPr>
        <w:t xml:space="preserve">- разгрузкой </w:t>
      </w:r>
      <w:r>
        <w:rPr>
          <w:color w:val="000000"/>
        </w:rPr>
        <w:t xml:space="preserve">деталей </w:t>
      </w:r>
      <w:r>
        <w:t>трубопроводов</w:t>
      </w:r>
      <w:r w:rsidRPr="004F0C16">
        <w:rPr>
          <w:color w:val="000000"/>
        </w:rPr>
        <w:t xml:space="preserve"> в месте назначения, указанном в Договоре.</w:t>
      </w:r>
    </w:p>
    <w:p w:rsidR="008D73A1" w:rsidRDefault="008D73A1" w:rsidP="0092325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D73A1" w:rsidRDefault="008D73A1" w:rsidP="00923257">
      <w:pPr>
        <w:shd w:val="clear" w:color="auto" w:fill="FFFFFF"/>
        <w:tabs>
          <w:tab w:val="left" w:pos="0"/>
        </w:tabs>
        <w:ind w:left="120"/>
        <w:jc w:val="center"/>
        <w:rPr>
          <w:b/>
          <w:bCs/>
          <w:spacing w:val="-1"/>
        </w:rPr>
      </w:pPr>
    </w:p>
    <w:p w:rsidR="008D73A1" w:rsidRDefault="008D73A1" w:rsidP="0092325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8D73A1" w:rsidRPr="00923257" w:rsidRDefault="008D73A1" w:rsidP="00923257">
      <w:pPr>
        <w:shd w:val="clear" w:color="auto" w:fill="FFFFFF"/>
        <w:tabs>
          <w:tab w:val="left" w:pos="0"/>
        </w:tabs>
        <w:ind w:left="120"/>
        <w:jc w:val="center"/>
        <w:rPr>
          <w:b/>
          <w:bCs/>
          <w:spacing w:val="-1"/>
        </w:rPr>
      </w:pPr>
    </w:p>
    <w:p w:rsidR="008D73A1" w:rsidRPr="00C3080B" w:rsidRDefault="008D73A1" w:rsidP="00923257">
      <w:pPr>
        <w:pStyle w:val="BodyTextIndent"/>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F5695B">
        <w:rPr>
          <w:bCs/>
          <w:szCs w:val="28"/>
        </w:rPr>
        <w:t>Расче</w:t>
      </w:r>
      <w:r w:rsidRPr="00847133">
        <w:rPr>
          <w:bCs/>
          <w:szCs w:val="28"/>
        </w:rPr>
        <w:t xml:space="preserve">т по Договору производится Покупателем путем перечисления денежных средств на расчетный счет Поставщика в течение 30 (тридцати) </w:t>
      </w:r>
      <w:r>
        <w:rPr>
          <w:bCs/>
          <w:szCs w:val="28"/>
        </w:rPr>
        <w:t>рабочих</w:t>
      </w:r>
      <w:r w:rsidRPr="00847133">
        <w:rPr>
          <w:bCs/>
          <w:szCs w:val="28"/>
        </w:rPr>
        <w:t xml:space="preserve"> дней после поставки </w:t>
      </w:r>
      <w:r>
        <w:rPr>
          <w:bCs/>
          <w:szCs w:val="28"/>
        </w:rPr>
        <w:t>деталей трубопроводов</w:t>
      </w:r>
      <w:r w:rsidRPr="00847133">
        <w:rPr>
          <w:bCs/>
          <w:szCs w:val="28"/>
        </w:rPr>
        <w:t xml:space="preserve"> на Площадку АЭС, приемки </w:t>
      </w:r>
      <w:r>
        <w:rPr>
          <w:bCs/>
          <w:szCs w:val="28"/>
        </w:rPr>
        <w:t>Заказчиком</w:t>
      </w:r>
      <w:r w:rsidRPr="00847133">
        <w:rPr>
          <w:bCs/>
          <w:szCs w:val="28"/>
        </w:rPr>
        <w:t xml:space="preserve"> </w:t>
      </w:r>
      <w:r>
        <w:rPr>
          <w:bCs/>
          <w:szCs w:val="28"/>
        </w:rPr>
        <w:t>деталей трубопроводов</w:t>
      </w:r>
      <w:r w:rsidRPr="00847133">
        <w:rPr>
          <w:bCs/>
          <w:szCs w:val="28"/>
        </w:rPr>
        <w:t xml:space="preserve">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 xml:space="preserve">ов) входного контроля </w:t>
      </w:r>
      <w:r>
        <w:rPr>
          <w:bCs/>
          <w:szCs w:val="28"/>
        </w:rPr>
        <w:t>деталей трубопроводов</w:t>
      </w:r>
      <w:r w:rsidRPr="00847133">
        <w:rPr>
          <w:bCs/>
          <w:szCs w:val="28"/>
        </w:rPr>
        <w:t xml:space="preserve">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Pr>
          <w:bCs/>
          <w:szCs w:val="28"/>
        </w:rPr>
        <w:t xml:space="preserve">и подписания Покупателем товарной накладной (ТОРГ-12), </w:t>
      </w:r>
      <w:r w:rsidRPr="008055C9">
        <w:rPr>
          <w:bCs/>
          <w:szCs w:val="28"/>
        </w:rPr>
        <w:t>на основании представленных Поставщиком оригиналов следующих документов:</w:t>
      </w:r>
    </w:p>
    <w:p w:rsidR="008D73A1" w:rsidRDefault="008D73A1" w:rsidP="00923257">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8D73A1" w:rsidRPr="00C3080B" w:rsidRDefault="008D73A1" w:rsidP="00923257">
      <w:pPr>
        <w:pStyle w:val="BodyTextIndent"/>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C2AFD">
        <w:rPr>
          <w:bCs/>
          <w:szCs w:val="28"/>
        </w:rPr>
        <w:t>Транспортная накладная</w:t>
      </w:r>
      <w:r>
        <w:rPr>
          <w:bCs/>
          <w:szCs w:val="28"/>
        </w:rPr>
        <w:t xml:space="preserve">/ТТН (форма 1-Т) </w:t>
      </w:r>
      <w:r w:rsidRPr="003C2AFD">
        <w:rPr>
          <w:bCs/>
          <w:szCs w:val="28"/>
        </w:rPr>
        <w:t>– 1 экземпляр;</w:t>
      </w:r>
    </w:p>
    <w:p w:rsidR="008D73A1" w:rsidRDefault="008D73A1" w:rsidP="00923257">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8D73A1" w:rsidRPr="00E54C5E" w:rsidRDefault="008D73A1" w:rsidP="00923257">
      <w:pPr>
        <w:pStyle w:val="BodyTextIndent"/>
        <w:widowControl w:val="0"/>
        <w:numPr>
          <w:ilvl w:val="1"/>
          <w:numId w:val="21"/>
        </w:numPr>
        <w:tabs>
          <w:tab w:val="left" w:pos="0"/>
          <w:tab w:val="left" w:pos="1134"/>
        </w:tabs>
        <w:suppressAutoHyphens/>
        <w:spacing w:after="0"/>
        <w:ind w:left="0" w:firstLine="720"/>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8D73A1" w:rsidRPr="008055C9" w:rsidRDefault="008D73A1" w:rsidP="00923257">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деталей 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8D73A1" w:rsidRDefault="008D73A1" w:rsidP="00923257">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8D73A1" w:rsidRPr="006E5381" w:rsidRDefault="008D73A1" w:rsidP="00923257">
      <w:pPr>
        <w:pStyle w:val="21"/>
        <w:suppressLineNumbers/>
        <w:tabs>
          <w:tab w:val="clear" w:pos="709"/>
          <w:tab w:val="left" w:pos="0"/>
          <w:tab w:val="left" w:pos="1134"/>
        </w:tabs>
        <w:suppressAutoHyphens/>
        <w:spacing w:after="0"/>
        <w:ind w:left="0" w:right="24" w:firstLine="709"/>
        <w:rPr>
          <w:szCs w:val="24"/>
        </w:rPr>
      </w:pPr>
      <w:r w:rsidRPr="006E5381">
        <w:rPr>
          <w:bCs/>
          <w:szCs w:val="24"/>
        </w:rPr>
        <w:t>4.5.</w:t>
      </w:r>
      <w:r w:rsidRPr="006E5381">
        <w:rPr>
          <w:bCs/>
          <w:szCs w:val="24"/>
        </w:rPr>
        <w:tab/>
      </w:r>
      <w:r w:rsidRPr="006E5381">
        <w:rPr>
          <w:szCs w:val="24"/>
        </w:rPr>
        <w:t>Стороны обязаны ежеквартально производить сверку расчетов по обязательствам, возникшим из настоящего Договора.</w:t>
      </w:r>
    </w:p>
    <w:p w:rsidR="008D73A1" w:rsidRPr="006E5381" w:rsidRDefault="008D73A1" w:rsidP="00923257">
      <w:pPr>
        <w:pStyle w:val="BodyText3"/>
        <w:tabs>
          <w:tab w:val="left" w:pos="567"/>
          <w:tab w:val="left" w:pos="1134"/>
          <w:tab w:val="left" w:pos="1276"/>
          <w:tab w:val="num" w:pos="1390"/>
        </w:tabs>
        <w:suppressAutoHyphens/>
        <w:spacing w:before="40"/>
        <w:ind w:firstLine="709"/>
        <w:jc w:val="both"/>
        <w:rPr>
          <w:sz w:val="24"/>
          <w:szCs w:val="24"/>
        </w:rPr>
      </w:pPr>
      <w:r w:rsidRPr="006E5381">
        <w:rPr>
          <w:spacing w:val="-2"/>
          <w:sz w:val="24"/>
          <w:szCs w:val="24"/>
        </w:rPr>
        <w:t>Покупатель обязан представлять подписанные акты сверки расчетов (далее –</w:t>
      </w:r>
      <w:r w:rsidRPr="006E5381">
        <w:rPr>
          <w:sz w:val="24"/>
          <w:szCs w:val="24"/>
        </w:rPr>
        <w:t xml:space="preserve"> акт сверки), составленные на последнее число месяца прошедшего квартала, в соответствии с приложением № 1</w:t>
      </w:r>
      <w:r>
        <w:rPr>
          <w:sz w:val="24"/>
          <w:szCs w:val="24"/>
        </w:rPr>
        <w:t>5</w:t>
      </w:r>
      <w:r w:rsidRPr="006E5381">
        <w:rPr>
          <w:sz w:val="24"/>
          <w:szCs w:val="24"/>
        </w:rPr>
        <w:t xml:space="preserve"> к Договору в 2 (двух) экземплярах.</w:t>
      </w:r>
    </w:p>
    <w:p w:rsidR="008D73A1" w:rsidRPr="006E5381" w:rsidRDefault="008D73A1" w:rsidP="00923257">
      <w:pPr>
        <w:pStyle w:val="21"/>
        <w:suppressLineNumbers/>
        <w:tabs>
          <w:tab w:val="clear" w:pos="709"/>
          <w:tab w:val="left" w:pos="0"/>
          <w:tab w:val="left" w:pos="1134"/>
        </w:tabs>
        <w:suppressAutoHyphens/>
        <w:spacing w:after="0"/>
        <w:ind w:left="0" w:right="24" w:firstLine="709"/>
        <w:rPr>
          <w:szCs w:val="24"/>
        </w:rPr>
      </w:pPr>
      <w:r w:rsidRPr="006E5381">
        <w:rPr>
          <w:szCs w:val="24"/>
        </w:rP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D73A1" w:rsidRDefault="008D73A1" w:rsidP="00923257">
      <w:pPr>
        <w:shd w:val="clear" w:color="auto" w:fill="FFFFFF"/>
        <w:tabs>
          <w:tab w:val="left" w:pos="0"/>
          <w:tab w:val="left" w:pos="1134"/>
        </w:tabs>
        <w:ind w:firstLine="709"/>
        <w:jc w:val="both"/>
      </w:pPr>
    </w:p>
    <w:p w:rsidR="008D73A1" w:rsidRPr="00A25412" w:rsidRDefault="008D73A1" w:rsidP="00923257">
      <w:pPr>
        <w:shd w:val="clear" w:color="auto" w:fill="FFFFFF"/>
        <w:tabs>
          <w:tab w:val="left" w:pos="0"/>
          <w:tab w:val="left" w:pos="1134"/>
        </w:tabs>
        <w:ind w:firstLine="709"/>
        <w:jc w:val="both"/>
      </w:pPr>
    </w:p>
    <w:p w:rsidR="008D73A1" w:rsidRDefault="008D73A1" w:rsidP="00923257">
      <w:pPr>
        <w:tabs>
          <w:tab w:val="left" w:pos="0"/>
        </w:tabs>
        <w:ind w:firstLine="709"/>
        <w:jc w:val="center"/>
        <w:rPr>
          <w:b/>
        </w:rPr>
      </w:pPr>
      <w:r>
        <w:rPr>
          <w:b/>
        </w:rPr>
        <w:t>Статья 5</w:t>
      </w:r>
      <w:r w:rsidRPr="00832F5B">
        <w:rPr>
          <w:b/>
        </w:rPr>
        <w:t xml:space="preserve">. Сроки поставки </w:t>
      </w:r>
      <w:r>
        <w:rPr>
          <w:b/>
        </w:rPr>
        <w:t xml:space="preserve">деталей </w:t>
      </w:r>
      <w:r w:rsidRPr="008001A7">
        <w:rPr>
          <w:b/>
        </w:rPr>
        <w:t>трубопроводов</w:t>
      </w:r>
    </w:p>
    <w:p w:rsidR="008D73A1" w:rsidRPr="008001A7" w:rsidRDefault="008D73A1" w:rsidP="00923257">
      <w:pPr>
        <w:tabs>
          <w:tab w:val="left" w:pos="0"/>
        </w:tabs>
        <w:ind w:firstLine="709"/>
        <w:jc w:val="center"/>
        <w:rPr>
          <w:b/>
        </w:rPr>
      </w:pPr>
    </w:p>
    <w:p w:rsidR="008D73A1" w:rsidRPr="00680740" w:rsidRDefault="008D73A1" w:rsidP="00923257">
      <w:pPr>
        <w:pStyle w:val="BodyText3"/>
        <w:numPr>
          <w:ilvl w:val="1"/>
          <w:numId w:val="3"/>
        </w:numPr>
        <w:tabs>
          <w:tab w:val="left" w:pos="0"/>
          <w:tab w:val="left" w:pos="1134"/>
        </w:tabs>
        <w:suppressAutoHyphens/>
        <w:ind w:left="0" w:firstLine="709"/>
        <w:jc w:val="both"/>
        <w:rPr>
          <w:sz w:val="24"/>
          <w:szCs w:val="24"/>
        </w:rPr>
      </w:pPr>
      <w:r w:rsidRPr="00680740">
        <w:rPr>
          <w:sz w:val="24"/>
          <w:szCs w:val="24"/>
        </w:rPr>
        <w:t xml:space="preserve">Поставщик обязуется изготовить, промаркировать этикетками штрих-кода и поставить </w:t>
      </w:r>
      <w:r>
        <w:rPr>
          <w:sz w:val="24"/>
          <w:szCs w:val="24"/>
        </w:rPr>
        <w:t xml:space="preserve">детали </w:t>
      </w:r>
      <w:r w:rsidRPr="00680740">
        <w:rPr>
          <w:sz w:val="24"/>
          <w:szCs w:val="24"/>
        </w:rPr>
        <w:t>трубопровод</w:t>
      </w:r>
      <w:r>
        <w:rPr>
          <w:sz w:val="24"/>
          <w:szCs w:val="24"/>
        </w:rPr>
        <w:t>ов</w:t>
      </w:r>
      <w:r w:rsidRPr="00680740">
        <w:rPr>
          <w:sz w:val="24"/>
          <w:szCs w:val="24"/>
        </w:rPr>
        <w:t xml:space="preserve"> в сроки, указанные в Спецификации (Приложение №1 к Договору).</w:t>
      </w:r>
    </w:p>
    <w:p w:rsidR="008D73A1" w:rsidRPr="00680740" w:rsidRDefault="008D73A1" w:rsidP="00923257">
      <w:pPr>
        <w:widowControl w:val="0"/>
        <w:numPr>
          <w:ilvl w:val="1"/>
          <w:numId w:val="3"/>
        </w:numPr>
        <w:shd w:val="clear" w:color="auto" w:fill="FFFFFF"/>
        <w:tabs>
          <w:tab w:val="left" w:pos="0"/>
          <w:tab w:val="left" w:pos="1134"/>
        </w:tabs>
        <w:autoSpaceDE w:val="0"/>
        <w:autoSpaceDN w:val="0"/>
        <w:adjustRightInd w:val="0"/>
        <w:ind w:left="0" w:firstLine="709"/>
        <w:jc w:val="both"/>
      </w:pPr>
      <w:r w:rsidRPr="00680740">
        <w:t xml:space="preserve">В соответствии со сроками, указанными в Спецификации (Приложение № 1 к Договору), </w:t>
      </w:r>
      <w:r>
        <w:t xml:space="preserve">детали </w:t>
      </w:r>
      <w:r w:rsidRPr="00680740">
        <w:t>трубопровод</w:t>
      </w:r>
      <w:r>
        <w:t>ов</w:t>
      </w:r>
      <w:r w:rsidRPr="00680740">
        <w:t xml:space="preserve">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
    <w:p w:rsidR="008D73A1" w:rsidRPr="00BC2A33" w:rsidRDefault="008D73A1" w:rsidP="00923257">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досрочную поставку </w:t>
      </w:r>
      <w:r>
        <w:t>деталей трубопроводов</w:t>
      </w:r>
      <w:r w:rsidRPr="00D60BBF">
        <w:t>.</w:t>
      </w:r>
      <w:r>
        <w:t xml:space="preserve"> Детали трубопроводов принимаются на ответственное хранение, все расходы по хранению деталей трубопроводов до срока поставки, предусмотренного Договором, оплачиваются Поставщиком.  </w:t>
      </w:r>
    </w:p>
    <w:p w:rsidR="008D73A1" w:rsidRDefault="008D73A1" w:rsidP="00923257">
      <w:pPr>
        <w:tabs>
          <w:tab w:val="left" w:pos="0"/>
        </w:tabs>
        <w:ind w:firstLine="709"/>
        <w:jc w:val="center"/>
        <w:rPr>
          <w:b/>
          <w:color w:val="000000"/>
        </w:rPr>
      </w:pPr>
    </w:p>
    <w:p w:rsidR="008D73A1" w:rsidRDefault="008D73A1" w:rsidP="00923257">
      <w:pPr>
        <w:shd w:val="clear" w:color="auto" w:fill="FFFFFF"/>
        <w:ind w:firstLine="720"/>
        <w:jc w:val="both"/>
        <w:rPr>
          <w:bCs/>
          <w:spacing w:val="-1"/>
        </w:rPr>
      </w:pPr>
    </w:p>
    <w:p w:rsidR="008D73A1" w:rsidRPr="00923257" w:rsidRDefault="008D73A1" w:rsidP="00923257">
      <w:pPr>
        <w:tabs>
          <w:tab w:val="left" w:pos="0"/>
        </w:tabs>
        <w:ind w:firstLine="709"/>
        <w:jc w:val="center"/>
        <w:rPr>
          <w:b/>
          <w:bCs/>
          <w:spacing w:val="-1"/>
        </w:rPr>
      </w:pPr>
      <w:r w:rsidRPr="00777D55">
        <w:rPr>
          <w:b/>
          <w:color w:val="000000"/>
        </w:rPr>
        <w:t xml:space="preserve">Статья </w:t>
      </w:r>
      <w:r w:rsidRPr="00923257">
        <w:rPr>
          <w:b/>
          <w:color w:val="000000"/>
        </w:rPr>
        <w:t>6</w:t>
      </w:r>
      <w:r>
        <w:rPr>
          <w:b/>
          <w:color w:val="000000"/>
        </w:rPr>
        <w:t>.</w:t>
      </w:r>
      <w:r w:rsidRPr="00777D55">
        <w:rPr>
          <w:b/>
          <w:color w:val="000000"/>
        </w:rPr>
        <w:t xml:space="preserve"> </w:t>
      </w:r>
      <w:r w:rsidRPr="00777D55">
        <w:rPr>
          <w:b/>
          <w:bCs/>
          <w:spacing w:val="-1"/>
        </w:rPr>
        <w:t>Права и обязанности Покупателя</w:t>
      </w:r>
    </w:p>
    <w:p w:rsidR="008D73A1" w:rsidRPr="00923257" w:rsidRDefault="008D73A1" w:rsidP="00923257">
      <w:pPr>
        <w:tabs>
          <w:tab w:val="left" w:pos="0"/>
        </w:tabs>
        <w:ind w:firstLine="709"/>
        <w:jc w:val="center"/>
        <w:rPr>
          <w:b/>
          <w:bCs/>
          <w:spacing w:val="-1"/>
        </w:rPr>
      </w:pPr>
    </w:p>
    <w:p w:rsidR="008D73A1" w:rsidRPr="0077391C" w:rsidRDefault="008D73A1" w:rsidP="00923257">
      <w:pPr>
        <w:shd w:val="clear" w:color="auto" w:fill="FFFFFF"/>
        <w:tabs>
          <w:tab w:val="left" w:pos="0"/>
          <w:tab w:val="left" w:pos="1276"/>
        </w:tabs>
        <w:ind w:firstLine="709"/>
        <w:jc w:val="both"/>
      </w:pPr>
      <w:r w:rsidRPr="00923257">
        <w:t>6</w:t>
      </w:r>
      <w:r>
        <w:t>.1. </w:t>
      </w:r>
      <w:r w:rsidRPr="00B13AC8">
        <w:t>Покупатель имеет право:</w:t>
      </w:r>
    </w:p>
    <w:p w:rsidR="008D73A1" w:rsidRPr="0077391C" w:rsidRDefault="008D73A1" w:rsidP="00923257">
      <w:pPr>
        <w:widowControl w:val="0"/>
        <w:shd w:val="clear" w:color="auto" w:fill="FFFFFF"/>
        <w:tabs>
          <w:tab w:val="left" w:pos="0"/>
          <w:tab w:val="left" w:pos="1276"/>
        </w:tabs>
        <w:autoSpaceDE w:val="0"/>
        <w:autoSpaceDN w:val="0"/>
        <w:adjustRightInd w:val="0"/>
        <w:ind w:right="34" w:firstLine="709"/>
        <w:jc w:val="both"/>
        <w:rPr>
          <w:spacing w:val="-5"/>
        </w:rPr>
      </w:pPr>
      <w:r w:rsidRPr="00923257">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D73A1" w:rsidRPr="0077391C" w:rsidRDefault="008D73A1" w:rsidP="00923257">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деталей 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Pr>
          <w:spacing w:val="-1"/>
        </w:rPr>
        <w:t>деталей</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 установленных Договором</w:t>
      </w:r>
      <w:r w:rsidRPr="0077391C">
        <w:t>.</w:t>
      </w:r>
    </w:p>
    <w:p w:rsidR="008D73A1" w:rsidRPr="0077391C" w:rsidRDefault="008D73A1" w:rsidP="00923257">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Если Поставщик не поставил предусмотренн</w:t>
      </w:r>
      <w:r>
        <w:t>ы</w:t>
      </w:r>
      <w:r w:rsidRPr="0077391C">
        <w:t xml:space="preserve">е Договором </w:t>
      </w:r>
      <w:r>
        <w:t>детали трубопроводов</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деталей трубопроводов</w:t>
      </w:r>
      <w:r w:rsidRPr="0077391C" w:rsidDel="00BF2A44">
        <w:t xml:space="preserve"> </w:t>
      </w:r>
      <w:r w:rsidRPr="0077391C">
        <w:t>или о доукомплектовании</w:t>
      </w:r>
      <w:r>
        <w:t xml:space="preserve"> деталей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детали трубопроводов</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8D73A1" w:rsidRPr="003568D9" w:rsidRDefault="008D73A1" w:rsidP="00923257">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8D73A1" w:rsidRPr="00907173" w:rsidRDefault="008D73A1" w:rsidP="00923257">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D73A1" w:rsidRPr="00923257" w:rsidRDefault="008D73A1" w:rsidP="00923257">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D73A1" w:rsidRPr="0077391C" w:rsidRDefault="008D73A1" w:rsidP="00923257">
      <w:pPr>
        <w:shd w:val="clear" w:color="auto" w:fill="FFFFFF"/>
        <w:tabs>
          <w:tab w:val="left" w:pos="0"/>
          <w:tab w:val="left" w:pos="1276"/>
        </w:tabs>
        <w:ind w:firstLine="709"/>
        <w:jc w:val="both"/>
      </w:pPr>
      <w:r>
        <w:rPr>
          <w:spacing w:val="-2"/>
        </w:rPr>
        <w:t xml:space="preserve">6.2.    </w:t>
      </w:r>
      <w:r w:rsidRPr="0077391C">
        <w:rPr>
          <w:spacing w:val="-2"/>
        </w:rPr>
        <w:t>Покупатель обязан:</w:t>
      </w:r>
    </w:p>
    <w:p w:rsidR="008D73A1" w:rsidRPr="0077391C" w:rsidRDefault="008D73A1" w:rsidP="00923257">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D73A1" w:rsidRPr="0077391C" w:rsidRDefault="008D73A1" w:rsidP="00923257">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поставляемых на Площадку АЭС деталей трубопроводов, проводимом Заказчиком.</w:t>
      </w:r>
    </w:p>
    <w:p w:rsidR="008D73A1" w:rsidRPr="00160472" w:rsidRDefault="008D73A1" w:rsidP="00923257">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w:t>
      </w:r>
      <w:r>
        <w:t>детали трубопроводов</w:t>
      </w:r>
      <w:r w:rsidRPr="00530BB0">
        <w:t xml:space="preserve"> 4 класса безопасности или </w:t>
      </w:r>
      <w:r w:rsidRPr="00160472">
        <w:t>представить мотивированный отказ в их согласовании.</w:t>
      </w:r>
    </w:p>
    <w:p w:rsidR="008D73A1" w:rsidRPr="00160472" w:rsidRDefault="008D73A1" w:rsidP="00923257">
      <w:pPr>
        <w:tabs>
          <w:tab w:val="left" w:pos="0"/>
          <w:tab w:val="left" w:pos="1276"/>
        </w:tabs>
        <w:ind w:firstLine="709"/>
        <w:jc w:val="both"/>
      </w:pPr>
      <w:r>
        <w:t>6</w:t>
      </w:r>
      <w:r w:rsidRPr="00160472">
        <w:t>.2.4.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8D73A1" w:rsidRDefault="008D73A1" w:rsidP="00923257">
      <w:pPr>
        <w:tabs>
          <w:tab w:val="left" w:pos="0"/>
          <w:tab w:val="left" w:pos="1276"/>
        </w:tabs>
        <w:ind w:firstLine="709"/>
        <w:jc w:val="both"/>
      </w:pPr>
      <w:r>
        <w:t>6</w:t>
      </w:r>
      <w:r w:rsidRPr="00160472">
        <w:t>.2.5. В течение</w:t>
      </w:r>
      <w:r w:rsidRPr="00D60BBF">
        <w:t xml:space="preserve"> </w:t>
      </w:r>
      <w:r w:rsidRPr="00902D5A">
        <w:t>20</w:t>
      </w:r>
      <w:r w:rsidRPr="00A52A86">
        <w:t xml:space="preserve"> (</w:t>
      </w:r>
      <w:r>
        <w:t>двадцати</w:t>
      </w:r>
      <w:r w:rsidRPr="00A52A86">
        <w:t xml:space="preserve">) календарных </w:t>
      </w:r>
      <w:r w:rsidRPr="00D60BBF">
        <w:t>дней с д</w:t>
      </w:r>
      <w:r>
        <w:t>аты выдачи Рабочей документации на детали трубопроводов, принятой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согласованную с Заказчиком </w:t>
      </w:r>
      <w:r w:rsidRPr="00D60BBF">
        <w:t xml:space="preserve"> </w:t>
      </w:r>
      <w:r>
        <w:t>Рабочую документацию.</w:t>
      </w:r>
    </w:p>
    <w:p w:rsidR="008D73A1" w:rsidRDefault="008D73A1" w:rsidP="00923257">
      <w:pPr>
        <w:tabs>
          <w:tab w:val="left" w:pos="0"/>
        </w:tabs>
        <w:ind w:firstLine="709"/>
        <w:jc w:val="both"/>
      </w:pPr>
      <w:r>
        <w:t>6</w:t>
      </w:r>
      <w:r w:rsidRPr="004E4270">
        <w:t xml:space="preserve">.2.6. При поставке </w:t>
      </w:r>
      <w:r>
        <w:t xml:space="preserve">деталей </w:t>
      </w:r>
      <w:r w:rsidRPr="004E4270">
        <w:t xml:space="preserve">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4E4270">
          <w:t>ftp.niaep.ru</w:t>
        </w:r>
      </w:hyperlink>
      <w:r w:rsidRPr="004E4270">
        <w:t>.</w:t>
      </w:r>
    </w:p>
    <w:p w:rsidR="008D73A1" w:rsidRPr="004E4270" w:rsidRDefault="008D73A1" w:rsidP="00923257">
      <w:pPr>
        <w:tabs>
          <w:tab w:val="left" w:pos="0"/>
        </w:tabs>
        <w:ind w:firstLine="709"/>
        <w:jc w:val="both"/>
      </w:pPr>
      <w:r w:rsidRPr="007B332B">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D73A1" w:rsidRDefault="008D73A1" w:rsidP="00923257">
      <w:pPr>
        <w:tabs>
          <w:tab w:val="left" w:pos="0"/>
        </w:tabs>
        <w:ind w:firstLine="709"/>
        <w:jc w:val="both"/>
      </w:pPr>
    </w:p>
    <w:p w:rsidR="008D73A1" w:rsidRPr="001346BC" w:rsidRDefault="008D73A1" w:rsidP="00923257">
      <w:pPr>
        <w:tabs>
          <w:tab w:val="left" w:pos="0"/>
        </w:tabs>
        <w:ind w:firstLine="709"/>
        <w:jc w:val="both"/>
      </w:pPr>
    </w:p>
    <w:p w:rsidR="008D73A1" w:rsidRDefault="008D73A1" w:rsidP="00923257">
      <w:pPr>
        <w:tabs>
          <w:tab w:val="left" w:pos="0"/>
        </w:tabs>
        <w:ind w:firstLine="709"/>
        <w:jc w:val="center"/>
        <w:rPr>
          <w:b/>
          <w:bCs/>
        </w:rPr>
      </w:pPr>
      <w:r w:rsidRPr="00777D55">
        <w:rPr>
          <w:b/>
          <w:color w:val="000000"/>
        </w:rPr>
        <w:t xml:space="preserve">Статья </w:t>
      </w:r>
      <w:r>
        <w:rPr>
          <w:b/>
          <w:color w:val="000000"/>
        </w:rPr>
        <w:t>7</w:t>
      </w:r>
      <w:r w:rsidRPr="00344806">
        <w:rPr>
          <w:b/>
          <w:color w:val="000000"/>
        </w:rPr>
        <w:t>.</w:t>
      </w:r>
      <w:r w:rsidRPr="00777D55">
        <w:rPr>
          <w:b/>
        </w:rPr>
        <w:t xml:space="preserve"> </w:t>
      </w:r>
      <w:r w:rsidRPr="0077391C">
        <w:rPr>
          <w:b/>
          <w:bCs/>
        </w:rPr>
        <w:t>Права и обязанности Поставщика</w:t>
      </w:r>
    </w:p>
    <w:p w:rsidR="008D73A1" w:rsidRDefault="008D73A1" w:rsidP="00923257">
      <w:pPr>
        <w:tabs>
          <w:tab w:val="left" w:pos="0"/>
        </w:tabs>
        <w:ind w:firstLine="709"/>
        <w:jc w:val="center"/>
        <w:rPr>
          <w:b/>
          <w:bCs/>
        </w:rPr>
      </w:pPr>
    </w:p>
    <w:p w:rsidR="008D73A1" w:rsidRPr="0077391C" w:rsidRDefault="008D73A1" w:rsidP="00923257">
      <w:pPr>
        <w:shd w:val="clear" w:color="auto" w:fill="FFFFFF"/>
        <w:tabs>
          <w:tab w:val="left" w:pos="0"/>
        </w:tabs>
        <w:ind w:firstLine="709"/>
        <w:jc w:val="both"/>
      </w:pPr>
      <w:r>
        <w:rPr>
          <w:spacing w:val="-2"/>
        </w:rPr>
        <w:t>7</w:t>
      </w:r>
      <w:r w:rsidRPr="0077391C">
        <w:rPr>
          <w:spacing w:val="-2"/>
        </w:rPr>
        <w:t xml:space="preserve">.1 </w:t>
      </w:r>
      <w:r>
        <w:rPr>
          <w:spacing w:val="-2"/>
        </w:rPr>
        <w:t xml:space="preserve"> Поставщик</w:t>
      </w:r>
      <w:r w:rsidRPr="0077391C">
        <w:rPr>
          <w:spacing w:val="-2"/>
        </w:rPr>
        <w:t xml:space="preserve"> обязан:</w:t>
      </w:r>
    </w:p>
    <w:p w:rsidR="008D73A1" w:rsidRDefault="008D73A1" w:rsidP="00923257">
      <w:pPr>
        <w:tabs>
          <w:tab w:val="left" w:pos="0"/>
          <w:tab w:val="left" w:pos="1296"/>
        </w:tabs>
        <w:ind w:firstLine="709"/>
        <w:jc w:val="both"/>
      </w:pPr>
      <w:r>
        <w:t>7</w:t>
      </w:r>
      <w:r w:rsidRPr="00714A37">
        <w:t>.1.1</w:t>
      </w:r>
      <w:r>
        <w:t>.</w:t>
      </w:r>
      <w:r w:rsidRPr="00714A37">
        <w:t xml:space="preserve"> </w:t>
      </w:r>
      <w:r>
        <w:t>В течение 3</w:t>
      </w:r>
      <w:r w:rsidRPr="00A577D0">
        <w:t>0 (</w:t>
      </w:r>
      <w:r>
        <w:t>тридцати</w:t>
      </w:r>
      <w:r w:rsidRPr="00A577D0">
        <w:t xml:space="preserve">) </w:t>
      </w:r>
      <w:r>
        <w:t xml:space="preserve">календарных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деталей трубопроводов (далее – «График»). </w:t>
      </w:r>
    </w:p>
    <w:p w:rsidR="008D73A1" w:rsidRPr="00D60BBF" w:rsidRDefault="008D73A1" w:rsidP="00923257">
      <w:pPr>
        <w:tabs>
          <w:tab w:val="left" w:pos="0"/>
        </w:tabs>
        <w:spacing w:after="120"/>
        <w:ind w:firstLine="709"/>
        <w:jc w:val="both"/>
      </w:pPr>
      <w:r>
        <w:t>Этапы изготовления деталей трубопроводов,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Планов качества, заказ материалов и комплектующих и их поставка, заключение субподрядных договоров, подготовка производства деталей трубопроводов, изготовление, испытания, упаковка, отгрузка деталей трубопроводов</w:t>
      </w:r>
      <w:r w:rsidRPr="00CC48FB">
        <w:rPr>
          <w:szCs w:val="28"/>
        </w:rPr>
        <w:t>.</w:t>
      </w:r>
      <w:r>
        <w:rPr>
          <w:szCs w:val="28"/>
        </w:rPr>
        <w:t xml:space="preserve"> </w:t>
      </w:r>
    </w:p>
    <w:p w:rsidR="008D73A1" w:rsidRPr="007B332B" w:rsidRDefault="008D73A1" w:rsidP="00923257">
      <w:pPr>
        <w:shd w:val="clear" w:color="auto" w:fill="FFFFFF"/>
        <w:tabs>
          <w:tab w:val="left" w:pos="0"/>
          <w:tab w:val="left" w:pos="709"/>
        </w:tabs>
        <w:ind w:right="10" w:firstLine="709"/>
        <w:jc w:val="both"/>
      </w:pPr>
      <w:r>
        <w:t>7.1.</w:t>
      </w:r>
      <w:r w:rsidRPr="00F52E22">
        <w:t>2</w:t>
      </w:r>
      <w:r>
        <w:t xml:space="preserve">. Изготовить и </w:t>
      </w:r>
      <w:r w:rsidRPr="0077391C">
        <w:t xml:space="preserve">поставить на строительную площадку (склад </w:t>
      </w:r>
      <w:r>
        <w:t>Грузополучателя</w:t>
      </w:r>
      <w:r w:rsidRPr="0077391C">
        <w:t xml:space="preserve">) </w:t>
      </w:r>
      <w:r>
        <w:t>детали трубопроводов</w:t>
      </w:r>
      <w:r w:rsidRPr="008055C9" w:rsidDel="008D5751">
        <w:t xml:space="preserve"> </w:t>
      </w:r>
      <w:r w:rsidRPr="0077391C">
        <w:t xml:space="preserve">в </w:t>
      </w:r>
      <w:r w:rsidRPr="007B332B">
        <w:t>соответствии с Рабочей документацией, техническими условиями и Требованиями к обеспечению качества (Приложение № 3 к Договору).</w:t>
      </w:r>
    </w:p>
    <w:p w:rsidR="008D73A1" w:rsidRPr="007B332B" w:rsidRDefault="008D73A1" w:rsidP="00923257">
      <w:pPr>
        <w:shd w:val="clear" w:color="auto" w:fill="FFFFFF"/>
        <w:tabs>
          <w:tab w:val="left" w:pos="0"/>
          <w:tab w:val="left" w:pos="709"/>
        </w:tabs>
        <w:ind w:right="10" w:firstLine="709"/>
        <w:jc w:val="both"/>
        <w:rPr>
          <w:spacing w:val="-2"/>
        </w:rPr>
      </w:pPr>
      <w:r w:rsidRPr="007B332B">
        <w:rPr>
          <w:spacing w:val="-3"/>
        </w:rPr>
        <w:t>7.1.3.</w:t>
      </w:r>
      <w:r w:rsidRPr="007B332B">
        <w:t xml:space="preserve"> Обеспечить качество деталей трубопроводов. Комплект поставки деталей трубопроводов должен соответствовать Спецификации на поставку деталей трубопроводов, Рабочей документации, техническим условиям. </w:t>
      </w:r>
    </w:p>
    <w:p w:rsidR="008D73A1" w:rsidRPr="007B332B" w:rsidRDefault="008D73A1" w:rsidP="00923257">
      <w:pPr>
        <w:shd w:val="clear" w:color="auto" w:fill="FFFFFF"/>
        <w:tabs>
          <w:tab w:val="left" w:pos="0"/>
          <w:tab w:val="left" w:pos="1277"/>
        </w:tabs>
        <w:ind w:firstLine="709"/>
        <w:contextualSpacing/>
        <w:jc w:val="both"/>
      </w:pPr>
      <w:r w:rsidRPr="007B332B">
        <w:rPr>
          <w:spacing w:val="-1"/>
        </w:rPr>
        <w:t>7.1.4.</w:t>
      </w:r>
      <w:r w:rsidRPr="007B332B">
        <w:tab/>
        <w:t>Предоставить Покупателю товаросопроводительную и техническую документацию в соответствии с условиями настоящего Договора.</w:t>
      </w:r>
    </w:p>
    <w:p w:rsidR="008D73A1" w:rsidRPr="007B332B" w:rsidRDefault="008D73A1" w:rsidP="00923257">
      <w:pPr>
        <w:shd w:val="clear" w:color="auto" w:fill="FFFFFF"/>
        <w:tabs>
          <w:tab w:val="left" w:pos="0"/>
          <w:tab w:val="left" w:pos="1277"/>
        </w:tabs>
        <w:ind w:firstLine="709"/>
        <w:contextualSpacing/>
        <w:jc w:val="both"/>
      </w:pPr>
      <w:r w:rsidRPr="007B332B">
        <w:t>Все поставляемые детали трубопроводов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деталями трубопроводов.</w:t>
      </w:r>
    </w:p>
    <w:p w:rsidR="008D73A1" w:rsidRPr="007B332B" w:rsidRDefault="008D73A1" w:rsidP="00923257">
      <w:pPr>
        <w:pStyle w:val="21"/>
        <w:suppressLineNumbers/>
        <w:tabs>
          <w:tab w:val="clear" w:pos="709"/>
          <w:tab w:val="left" w:pos="0"/>
        </w:tabs>
        <w:suppressAutoHyphens/>
        <w:spacing w:before="0" w:after="0"/>
        <w:ind w:left="0" w:firstLine="709"/>
        <w:rPr>
          <w:szCs w:val="24"/>
        </w:rPr>
      </w:pPr>
      <w:r w:rsidRPr="007B332B">
        <w:rPr>
          <w:szCs w:val="24"/>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D73A1" w:rsidRPr="0077391C" w:rsidRDefault="008D73A1" w:rsidP="00923257">
      <w:pPr>
        <w:shd w:val="clear" w:color="auto" w:fill="FFFFFF"/>
        <w:tabs>
          <w:tab w:val="left" w:pos="0"/>
          <w:tab w:val="left" w:pos="1157"/>
        </w:tabs>
        <w:ind w:right="53" w:firstLine="709"/>
        <w:jc w:val="both"/>
        <w:rPr>
          <w:spacing w:val="-3"/>
        </w:rPr>
      </w:pPr>
      <w:r w:rsidRPr="007B332B">
        <w:t>7.1.5. По требованию Покупателя застраховать детали трубопроводов до момента поставки на Площадку АЭС (склад</w:t>
      </w:r>
      <w:r w:rsidRPr="0077391C">
        <w:t xml:space="preserve">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D73A1" w:rsidRPr="00E90B69" w:rsidRDefault="008D73A1" w:rsidP="00923257">
      <w:pPr>
        <w:shd w:val="clear" w:color="auto" w:fill="FFFFFF"/>
        <w:tabs>
          <w:tab w:val="left" w:pos="0"/>
        </w:tabs>
        <w:ind w:right="48" w:firstLine="709"/>
        <w:jc w:val="both"/>
      </w:pPr>
      <w:r>
        <w:rPr>
          <w:spacing w:val="-1"/>
        </w:rPr>
        <w:t>7.1.</w:t>
      </w:r>
      <w:r w:rsidRPr="000C219F">
        <w:rPr>
          <w:spacing w:val="-1"/>
        </w:rPr>
        <w:t>6</w:t>
      </w:r>
      <w:r>
        <w:rPr>
          <w:spacing w:val="-1"/>
        </w:rPr>
        <w:t xml:space="preserve">. </w:t>
      </w:r>
      <w:r w:rsidRPr="00E90B69">
        <w:rPr>
          <w:spacing w:val="-1"/>
        </w:rPr>
        <w:t>До начала изготовления</w:t>
      </w:r>
      <w:r>
        <w:rPr>
          <w:spacing w:val="-1"/>
        </w:rPr>
        <w:t xml:space="preserve"> деталей </w:t>
      </w:r>
      <w:r>
        <w:t>трубопроводов</w:t>
      </w:r>
      <w:r>
        <w:rPr>
          <w:spacing w:val="-1"/>
        </w:rPr>
        <w:t xml:space="preserve"> (кроме деталей </w:t>
      </w:r>
      <w:r>
        <w:t>трубопроводов</w:t>
      </w:r>
      <w:r>
        <w:rPr>
          <w:spacing w:val="-1"/>
        </w:rPr>
        <w:t xml:space="preserve"> 4 класса безопасности) </w:t>
      </w:r>
      <w:r w:rsidRPr="00E90B69">
        <w:rPr>
          <w:spacing w:val="-1"/>
        </w:rPr>
        <w:t>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соответствии с требованиями НП-011-99 «Требования к программе обеспечени</w:t>
      </w:r>
      <w:r>
        <w:t xml:space="preserve">я качества для атомных станций»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8D73A1" w:rsidRPr="00E90B69" w:rsidRDefault="008D73A1" w:rsidP="00923257">
      <w:pPr>
        <w:shd w:val="clear" w:color="auto" w:fill="FFFFFF"/>
        <w:tabs>
          <w:tab w:val="left" w:pos="0"/>
        </w:tabs>
        <w:ind w:right="48" w:firstLine="709"/>
        <w:jc w:val="both"/>
      </w:pPr>
      <w:r w:rsidRPr="00E90B69">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8D73A1" w:rsidRPr="00E90B69" w:rsidRDefault="008D73A1" w:rsidP="00923257">
      <w:pPr>
        <w:shd w:val="clear" w:color="auto" w:fill="FFFFFF"/>
        <w:tabs>
          <w:tab w:val="left" w:pos="0"/>
        </w:tabs>
        <w:ind w:right="48" w:firstLine="709"/>
        <w:jc w:val="both"/>
      </w:pPr>
      <w:r w:rsidRPr="00E90B69">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8D73A1" w:rsidRPr="00E90B69" w:rsidRDefault="008D73A1" w:rsidP="0092325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D73A1" w:rsidRPr="00E90B69" w:rsidRDefault="008D73A1" w:rsidP="00923257">
      <w:pPr>
        <w:shd w:val="clear" w:color="auto" w:fill="FFFFFF"/>
        <w:tabs>
          <w:tab w:val="left" w:pos="0"/>
        </w:tabs>
        <w:ind w:right="48" w:firstLine="709"/>
        <w:jc w:val="both"/>
      </w:pPr>
      <w:r w:rsidRPr="00E90B69">
        <w:t>Для Оборудования 1, 2, 3 класса безопасности:</w:t>
      </w:r>
    </w:p>
    <w:p w:rsidR="008D73A1" w:rsidRPr="00E90B69" w:rsidRDefault="008D73A1" w:rsidP="00923257">
      <w:pPr>
        <w:shd w:val="clear" w:color="auto" w:fill="FFFFFF"/>
        <w:tabs>
          <w:tab w:val="left" w:pos="0"/>
        </w:tabs>
        <w:ind w:right="48" w:firstLine="709"/>
        <w:jc w:val="both"/>
      </w:pPr>
      <w:r w:rsidRPr="00E90B69">
        <w:rPr>
          <w:spacing w:val="-1"/>
        </w:rPr>
        <w:t xml:space="preserve">Соблюдать и выполнять требования НП-071-06 «Правила оценки соответствия оборудования, комплектующих, материалов и полуфабрикатов, поставляемых на объекты </w:t>
      </w:r>
      <w:r w:rsidRPr="00E90B69">
        <w:t>использования атомной энергии», решения № 06-4421 от 25.06.2007 г., а также, в случае поставок импортного оборудования, требования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 (Госатомнадзор 2002).</w:t>
      </w:r>
    </w:p>
    <w:p w:rsidR="008D73A1" w:rsidRPr="00E90B69" w:rsidRDefault="008D73A1" w:rsidP="00923257">
      <w:pPr>
        <w:shd w:val="clear" w:color="auto" w:fill="FFFFFF"/>
        <w:tabs>
          <w:tab w:val="left" w:pos="0"/>
        </w:tabs>
        <w:ind w:right="48" w:firstLine="709"/>
        <w:jc w:val="both"/>
        <w:rPr>
          <w:spacing w:val="-5"/>
        </w:rPr>
      </w:pPr>
      <w:r w:rsidRPr="00E90B69">
        <w:t>В случае поставок импортного оборудования, важного для безопасности, или импортных комплектующих к оборудованию, важному для безопасности, разработать и согласовать в соответствии с РД-03-36-2002 «Решение о намерении применить импортное оборудование» и «Решение о применении импортного оборудования».</w:t>
      </w:r>
    </w:p>
    <w:p w:rsidR="008D73A1" w:rsidRDefault="008D73A1" w:rsidP="00923257">
      <w:pPr>
        <w:shd w:val="clear" w:color="auto" w:fill="FFFFFF"/>
        <w:tabs>
          <w:tab w:val="left" w:pos="0"/>
          <w:tab w:val="left" w:pos="1157"/>
        </w:tabs>
        <w:ind w:right="53" w:firstLine="709"/>
        <w:jc w:val="both"/>
      </w:pPr>
      <w:r>
        <w:t>7</w:t>
      </w:r>
      <w:r w:rsidRPr="00E90B69">
        <w:t>.1</w:t>
      </w:r>
      <w:r>
        <w:t>.</w:t>
      </w:r>
      <w:r w:rsidRPr="000C219F">
        <w:t>7</w:t>
      </w:r>
      <w:r w:rsidRPr="00E90B69">
        <w:t xml:space="preserve">. После заключения договора на поставку </w:t>
      </w:r>
      <w:r>
        <w:t>деталей трубопроводов</w:t>
      </w:r>
      <w:r w:rsidRPr="00E90B69">
        <w:t xml:space="preserve"> 1, 2, 3 классов безопасности</w:t>
      </w:r>
      <w:r>
        <w:t>,</w:t>
      </w:r>
      <w:r w:rsidRPr="00E90B69">
        <w:t xml:space="preserve"> </w:t>
      </w:r>
      <w:r>
        <w:t xml:space="preserve">не позднее 20 (двадцати) календарных дней до начала изготовления, </w:t>
      </w:r>
      <w:r w:rsidRPr="00E90B69">
        <w:t xml:space="preserve">направить Покупателю запрос, в соответствии с п. </w:t>
      </w:r>
      <w:r>
        <w:t>6</w:t>
      </w:r>
      <w:r w:rsidRPr="00E90B69">
        <w:t>.2.4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8D73A1" w:rsidRPr="00E90B69" w:rsidRDefault="008D73A1" w:rsidP="00923257">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деталей 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
    <w:p w:rsidR="008D73A1" w:rsidRPr="00E90B69" w:rsidRDefault="008D73A1" w:rsidP="00923257">
      <w:pPr>
        <w:shd w:val="clear" w:color="auto" w:fill="FFFFFF"/>
        <w:tabs>
          <w:tab w:val="left" w:pos="0"/>
          <w:tab w:val="left" w:pos="1157"/>
        </w:tabs>
        <w:ind w:right="53" w:firstLine="709"/>
        <w:jc w:val="both"/>
      </w:pPr>
      <w:r w:rsidRPr="00E90B69">
        <w:t xml:space="preserve">Контроль качества изготовления </w:t>
      </w:r>
      <w:r>
        <w:t>деталей трубопроводов</w:t>
      </w:r>
      <w:r w:rsidRPr="00E90B69">
        <w:t xml:space="preserve"> 4 класса безопасности выполнять в соответствии с графиками контроля качества на эт</w:t>
      </w:r>
      <w:r>
        <w:t>и детали трубопроводов</w:t>
      </w:r>
      <w:r w:rsidRPr="00E90B69">
        <w:t>, согласованными с Покупателем.</w:t>
      </w:r>
    </w:p>
    <w:p w:rsidR="008D73A1" w:rsidRPr="00E90B69" w:rsidRDefault="008D73A1" w:rsidP="00923257">
      <w:pPr>
        <w:shd w:val="clear" w:color="auto" w:fill="FFFFFF"/>
        <w:tabs>
          <w:tab w:val="left" w:pos="0"/>
          <w:tab w:val="left" w:pos="1157"/>
        </w:tabs>
        <w:ind w:right="53" w:firstLine="709"/>
        <w:jc w:val="both"/>
      </w:pPr>
      <w:r w:rsidRPr="00E90B69">
        <w:t xml:space="preserve">По результатам изготовления </w:t>
      </w:r>
      <w:r>
        <w:t>деталей трубопроводов</w:t>
      </w:r>
      <w:r w:rsidRPr="00E90B69">
        <w:t xml:space="preserve"> оформить </w:t>
      </w:r>
      <w:r>
        <w:t xml:space="preserve">свидетельство об изготовлении деталей и сборочных единиц деталей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p>
    <w:p w:rsidR="008D73A1" w:rsidRPr="00E90B69" w:rsidRDefault="008D73A1" w:rsidP="00923257">
      <w:pPr>
        <w:shd w:val="clear" w:color="auto" w:fill="FFFFFF"/>
        <w:tabs>
          <w:tab w:val="left" w:pos="0"/>
          <w:tab w:val="left" w:pos="1157"/>
        </w:tabs>
        <w:ind w:right="53" w:firstLine="709"/>
        <w:jc w:val="both"/>
      </w:pPr>
      <w:r>
        <w:t>В оценке соответствия деталей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8D73A1" w:rsidRPr="00160472" w:rsidRDefault="008D73A1" w:rsidP="00923257">
      <w:pPr>
        <w:shd w:val="clear" w:color="auto" w:fill="FFFFFF"/>
        <w:tabs>
          <w:tab w:val="left" w:pos="0"/>
          <w:tab w:val="left" w:pos="1157"/>
        </w:tabs>
        <w:ind w:right="53" w:firstLine="709"/>
        <w:jc w:val="both"/>
      </w:pPr>
      <w:r>
        <w:t>7.1.</w:t>
      </w:r>
      <w:r w:rsidRPr="000C219F">
        <w:t>8</w:t>
      </w:r>
      <w:r>
        <w:t>. </w:t>
      </w:r>
      <w:r w:rsidRPr="00E90B69">
        <w:t xml:space="preserve">Для </w:t>
      </w:r>
      <w:r>
        <w:t>деталей трубопроводов</w:t>
      </w:r>
      <w:r w:rsidRPr="00E90B69">
        <w:t xml:space="preserve"> 1, 2, 3 класса безопасности обеспечить разработку и согласование с Покупателем, Заказчиком и </w:t>
      </w:r>
      <w:r>
        <w:t>У</w:t>
      </w:r>
      <w:r w:rsidRPr="00E90B69">
        <w:t xml:space="preserve">полномоченной организацией Планов качества изготовления </w:t>
      </w:r>
      <w:r w:rsidRPr="00160472">
        <w:t>деталей трубопроводов, трубопроводов,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5 (пяти) рабочих дней до начала изготовления.</w:t>
      </w:r>
    </w:p>
    <w:p w:rsidR="008D73A1" w:rsidRPr="00160472" w:rsidRDefault="008D73A1" w:rsidP="00923257">
      <w:pPr>
        <w:shd w:val="clear" w:color="auto" w:fill="FFFFFF"/>
        <w:tabs>
          <w:tab w:val="left" w:pos="0"/>
        </w:tabs>
        <w:ind w:right="48" w:firstLine="709"/>
        <w:jc w:val="both"/>
      </w:pPr>
      <w:r w:rsidRPr="00160472">
        <w:t>Для деталей трубопроводов 1, 2, 3 класса безопасности:</w:t>
      </w:r>
    </w:p>
    <w:p w:rsidR="008D73A1" w:rsidRPr="00160472" w:rsidRDefault="008D73A1" w:rsidP="00923257">
      <w:pPr>
        <w:shd w:val="clear" w:color="auto" w:fill="FFFFFF"/>
        <w:tabs>
          <w:tab w:val="left" w:pos="0"/>
        </w:tabs>
        <w:ind w:right="48" w:firstLine="709"/>
        <w:jc w:val="both"/>
      </w:pPr>
      <w:r w:rsidRPr="00160472">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8D73A1" w:rsidRPr="00160472" w:rsidRDefault="008D73A1" w:rsidP="00923257">
      <w:pPr>
        <w:shd w:val="clear" w:color="auto" w:fill="FFFFFF"/>
        <w:tabs>
          <w:tab w:val="left" w:pos="0"/>
          <w:tab w:val="left" w:pos="1157"/>
        </w:tabs>
        <w:ind w:right="53" w:firstLine="709"/>
        <w:jc w:val="both"/>
      </w:pPr>
      <w:r w:rsidRPr="00160472">
        <w:t>Оформлять Планы качества с обязательным указанием номера письма-поручения ОАО «Концерн Росэнергоатом».</w:t>
      </w:r>
    </w:p>
    <w:p w:rsidR="008D73A1" w:rsidRPr="00611878" w:rsidRDefault="008D73A1" w:rsidP="00923257">
      <w:pPr>
        <w:shd w:val="clear" w:color="auto" w:fill="FFFFFF"/>
        <w:tabs>
          <w:tab w:val="left" w:pos="0"/>
          <w:tab w:val="left" w:pos="1157"/>
        </w:tabs>
        <w:ind w:right="53" w:firstLine="709"/>
        <w:jc w:val="both"/>
      </w:pPr>
      <w:r>
        <w:t>7</w:t>
      </w:r>
      <w:r w:rsidRPr="00160472">
        <w:t>.1.9. Предоставить</w:t>
      </w:r>
      <w:r w:rsidRPr="00B55D9A">
        <w:t xml:space="preserve"> Покупателю по запросу нормы, стандарты и правила, в </w:t>
      </w:r>
      <w:r w:rsidRPr="00611878">
        <w:t xml:space="preserve">соответствии с которыми разработаны, изготовлены и поставлены </w:t>
      </w:r>
      <w:r>
        <w:t>детали трубопроводов</w:t>
      </w:r>
      <w:r w:rsidRPr="00611878">
        <w:t>.</w:t>
      </w:r>
    </w:p>
    <w:p w:rsidR="008D73A1" w:rsidRPr="00611878" w:rsidRDefault="008D73A1" w:rsidP="00923257">
      <w:pPr>
        <w:shd w:val="clear" w:color="auto" w:fill="FFFFFF"/>
        <w:tabs>
          <w:tab w:val="left" w:pos="0"/>
          <w:tab w:val="left" w:pos="1157"/>
        </w:tabs>
        <w:ind w:right="43" w:firstLine="709"/>
        <w:jc w:val="both"/>
      </w:pPr>
      <w:r>
        <w:t>7.1.1</w:t>
      </w:r>
      <w:r w:rsidRPr="00283DCE">
        <w:t>0</w:t>
      </w:r>
      <w:r>
        <w:t xml:space="preserve">. </w:t>
      </w:r>
      <w:r w:rsidRPr="0077391C">
        <w:t>Предоставлять ежемесячно Покупателю не позднее 2</w:t>
      </w:r>
      <w:r>
        <w:t>0</w:t>
      </w:r>
      <w:r w:rsidRPr="0077391C">
        <w:t xml:space="preserve"> </w:t>
      </w:r>
      <w:r>
        <w:t xml:space="preserve">(двадцатого)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77391C">
        <w:t xml:space="preserve">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D73A1" w:rsidRPr="00160472" w:rsidRDefault="008D73A1" w:rsidP="00923257">
      <w:pPr>
        <w:pStyle w:val="BodyText3"/>
        <w:tabs>
          <w:tab w:val="left" w:pos="0"/>
        </w:tabs>
        <w:suppressAutoHyphens/>
        <w:spacing w:after="120"/>
        <w:ind w:left="72" w:firstLine="637"/>
        <w:jc w:val="both"/>
        <w:rPr>
          <w:sz w:val="24"/>
          <w:szCs w:val="24"/>
        </w:rPr>
      </w:pPr>
      <w:r>
        <w:rPr>
          <w:sz w:val="24"/>
          <w:szCs w:val="24"/>
        </w:rPr>
        <w:t>7</w:t>
      </w:r>
      <w:r w:rsidRPr="000A7D9A">
        <w:rPr>
          <w:sz w:val="24"/>
          <w:szCs w:val="24"/>
        </w:rPr>
        <w:t>.1.1</w:t>
      </w:r>
      <w:r w:rsidRPr="00BB76E9">
        <w:rPr>
          <w:sz w:val="24"/>
          <w:szCs w:val="24"/>
        </w:rPr>
        <w:t>1</w:t>
      </w:r>
      <w:r>
        <w:rPr>
          <w:sz w:val="24"/>
          <w:szCs w:val="24"/>
        </w:rPr>
        <w:t>. </w:t>
      </w:r>
      <w:r w:rsidRPr="006375B5">
        <w:rPr>
          <w:sz w:val="24"/>
          <w:szCs w:val="24"/>
        </w:rPr>
        <w:t>Выполнить работы по комплексному тестированию (испытанию)</w:t>
      </w:r>
      <w:r w:rsidRPr="006375B5">
        <w:rPr>
          <w:sz w:val="24"/>
          <w:szCs w:val="24"/>
        </w:rPr>
        <w:br/>
      </w:r>
      <w:r>
        <w:rPr>
          <w:sz w:val="24"/>
          <w:szCs w:val="24"/>
        </w:rPr>
        <w:t xml:space="preserve">деталей </w:t>
      </w:r>
      <w:r w:rsidRPr="006375B5">
        <w:rPr>
          <w:sz w:val="24"/>
          <w:szCs w:val="24"/>
        </w:rPr>
        <w:t xml:space="preserve">трубопроводов. Выполнить работы по испытанию головных образцов в соответствии с </w:t>
      </w:r>
      <w:r w:rsidRPr="00160472">
        <w:rPr>
          <w:sz w:val="24"/>
          <w:szCs w:val="24"/>
        </w:rPr>
        <w:t>ГОСТ Р 15.005-86.</w:t>
      </w:r>
    </w:p>
    <w:p w:rsidR="008D73A1" w:rsidRPr="00160472" w:rsidRDefault="008D73A1" w:rsidP="00923257">
      <w:pPr>
        <w:pStyle w:val="BodyText3"/>
        <w:tabs>
          <w:tab w:val="left" w:pos="0"/>
        </w:tabs>
        <w:suppressAutoHyphens/>
        <w:spacing w:after="120"/>
        <w:ind w:left="72" w:firstLine="637"/>
        <w:jc w:val="both"/>
        <w:rPr>
          <w:sz w:val="24"/>
          <w:szCs w:val="24"/>
        </w:rPr>
      </w:pPr>
      <w:r w:rsidRPr="00160472">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деталей трубопроводов.</w:t>
      </w:r>
    </w:p>
    <w:p w:rsidR="008D73A1" w:rsidRPr="0077391C" w:rsidRDefault="008D73A1" w:rsidP="00923257">
      <w:pPr>
        <w:shd w:val="clear" w:color="auto" w:fill="FFFFFF"/>
        <w:tabs>
          <w:tab w:val="left" w:pos="0"/>
          <w:tab w:val="left" w:pos="1272"/>
        </w:tabs>
        <w:ind w:right="34" w:firstLine="709"/>
        <w:jc w:val="both"/>
        <w:rPr>
          <w:spacing w:val="-5"/>
        </w:rPr>
      </w:pPr>
      <w:r>
        <w:t>7</w:t>
      </w:r>
      <w:r w:rsidRPr="00160472">
        <w:t>.1.12.</w:t>
      </w:r>
      <w:r>
        <w:t xml:space="preserve"> </w:t>
      </w:r>
      <w:r w:rsidRPr="0077391C">
        <w:t>Осуществить поставку изготовленн</w:t>
      </w:r>
      <w:r>
        <w:t>ых</w:t>
      </w:r>
      <w:r w:rsidRPr="0077391C">
        <w:t xml:space="preserve"> </w:t>
      </w:r>
      <w:r>
        <w:t>деталей трубопроводов</w:t>
      </w:r>
      <w:r w:rsidRPr="0077391C">
        <w:t xml:space="preserve"> в сроки, предусмотренные Спецификацией, в порядке и на условиях, предусмотренных настоящим Договором.</w:t>
      </w:r>
    </w:p>
    <w:p w:rsidR="008D73A1" w:rsidRPr="0077391C" w:rsidRDefault="008D73A1" w:rsidP="00923257">
      <w:pPr>
        <w:shd w:val="clear" w:color="auto" w:fill="FFFFFF"/>
        <w:tabs>
          <w:tab w:val="left" w:pos="0"/>
          <w:tab w:val="left" w:pos="1272"/>
        </w:tabs>
        <w:ind w:right="34" w:firstLine="709"/>
        <w:jc w:val="both"/>
        <w:rPr>
          <w:spacing w:val="-4"/>
        </w:rPr>
      </w:pPr>
      <w:r>
        <w:rPr>
          <w:spacing w:val="-1"/>
        </w:rPr>
        <w:t xml:space="preserve">7.1.13.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D73A1" w:rsidRPr="0077391C" w:rsidRDefault="008D73A1" w:rsidP="00923257">
      <w:pPr>
        <w:shd w:val="clear" w:color="auto" w:fill="FFFFFF"/>
        <w:tabs>
          <w:tab w:val="left" w:pos="0"/>
          <w:tab w:val="left" w:pos="1272"/>
        </w:tabs>
        <w:ind w:right="34" w:firstLine="709"/>
        <w:jc w:val="both"/>
        <w:rPr>
          <w:spacing w:val="-4"/>
        </w:rPr>
      </w:pPr>
      <w:r>
        <w:rPr>
          <w:spacing w:val="-1"/>
        </w:rPr>
        <w:t xml:space="preserve">7.1.14.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D73A1" w:rsidRPr="0077391C" w:rsidRDefault="008D73A1" w:rsidP="00923257">
      <w:pPr>
        <w:shd w:val="clear" w:color="auto" w:fill="FFFFFF"/>
        <w:tabs>
          <w:tab w:val="left" w:pos="0"/>
          <w:tab w:val="left" w:pos="1272"/>
        </w:tabs>
        <w:ind w:right="29" w:firstLine="709"/>
        <w:jc w:val="both"/>
        <w:rPr>
          <w:spacing w:val="-5"/>
        </w:rPr>
      </w:pPr>
      <w:r>
        <w:t xml:space="preserve">7.1.15.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8D73A1" w:rsidRPr="0077391C" w:rsidRDefault="008D73A1" w:rsidP="00923257">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16.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rPr>
          <w:spacing w:val="-2"/>
        </w:rPr>
        <w:t xml:space="preserve">деталей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8D73A1" w:rsidRPr="0077391C" w:rsidRDefault="008D73A1" w:rsidP="00923257">
      <w:pPr>
        <w:shd w:val="clear" w:color="auto" w:fill="FFFFFF"/>
        <w:tabs>
          <w:tab w:val="left" w:pos="0"/>
          <w:tab w:val="left" w:pos="1459"/>
        </w:tabs>
        <w:ind w:left="19" w:right="29" w:firstLine="709"/>
        <w:jc w:val="both"/>
      </w:pPr>
      <w:r>
        <w:rPr>
          <w:spacing w:val="-5"/>
        </w:rPr>
        <w:t>7</w:t>
      </w:r>
      <w:r w:rsidRPr="0077391C">
        <w:rPr>
          <w:spacing w:val="-5"/>
        </w:rPr>
        <w:t>.1.</w:t>
      </w:r>
      <w:r w:rsidRPr="00923257">
        <w:rPr>
          <w:spacing w:val="-5"/>
        </w:rPr>
        <w:t>1</w:t>
      </w:r>
      <w:r>
        <w:rPr>
          <w:spacing w:val="-5"/>
        </w:rPr>
        <w:t>7. 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8D73A1" w:rsidRPr="0077391C" w:rsidRDefault="008D73A1" w:rsidP="00923257">
      <w:pPr>
        <w:shd w:val="clear" w:color="auto" w:fill="FFFFFF"/>
        <w:tabs>
          <w:tab w:val="left" w:pos="0"/>
          <w:tab w:val="left" w:pos="709"/>
          <w:tab w:val="left" w:pos="1344"/>
        </w:tabs>
        <w:ind w:firstLine="709"/>
        <w:jc w:val="both"/>
      </w:pPr>
      <w:r>
        <w:rPr>
          <w:spacing w:val="-1"/>
        </w:rPr>
        <w:t>7.1.</w:t>
      </w:r>
      <w:r w:rsidRPr="00804DEA">
        <w:rPr>
          <w:spacing w:val="-1"/>
        </w:rPr>
        <w:t>1</w:t>
      </w:r>
      <w:r>
        <w:rPr>
          <w:spacing w:val="-1"/>
        </w:rPr>
        <w:t>8. </w:t>
      </w:r>
      <w:r w:rsidRPr="0077391C">
        <w:rPr>
          <w:spacing w:val="-1"/>
        </w:rPr>
        <w:t xml:space="preserve">При поставке </w:t>
      </w:r>
      <w:r>
        <w:rPr>
          <w:spacing w:val="-1"/>
        </w:rPr>
        <w:t xml:space="preserve">деталей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деталей трубопроводов</w:t>
      </w:r>
      <w:r w:rsidRPr="0077391C">
        <w:t xml:space="preserve"> либо заменить </w:t>
      </w:r>
      <w:r>
        <w:t xml:space="preserve">детали трубопроводов </w:t>
      </w:r>
      <w:r w:rsidRPr="0077391C">
        <w:t xml:space="preserve">и/или </w:t>
      </w:r>
      <w:r>
        <w:t>их</w:t>
      </w:r>
      <w:r w:rsidRPr="0077391C">
        <w:t xml:space="preserve"> части ненадлежащего качества на</w:t>
      </w:r>
      <w:r>
        <w:t xml:space="preserve"> детали трубопроводов</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8D73A1" w:rsidRPr="0077391C" w:rsidRDefault="008D73A1" w:rsidP="00923257">
      <w:pPr>
        <w:shd w:val="clear" w:color="auto" w:fill="FFFFFF"/>
        <w:tabs>
          <w:tab w:val="left" w:pos="0"/>
          <w:tab w:val="left" w:pos="1296"/>
        </w:tabs>
        <w:ind w:right="34" w:firstLine="709"/>
        <w:jc w:val="both"/>
        <w:rPr>
          <w:spacing w:val="-5"/>
        </w:rPr>
      </w:pPr>
      <w:r>
        <w:t>7.1.19. </w:t>
      </w:r>
      <w:r w:rsidRPr="0077391C">
        <w:t xml:space="preserve">При поставке </w:t>
      </w:r>
      <w:r>
        <w:t>деталей трубопроводов</w:t>
      </w:r>
      <w:r w:rsidRPr="0077391C">
        <w:t xml:space="preserve"> с нарушением условий настоящего Договора о комплектности по требованию Покупателя доукомплектовать </w:t>
      </w:r>
      <w:r>
        <w:t>детали трубопроводов</w:t>
      </w:r>
      <w:r w:rsidRPr="0077391C">
        <w:t xml:space="preserve"> либо заменить некомплектн</w:t>
      </w:r>
      <w:r>
        <w:t>ы</w:t>
      </w:r>
      <w:r w:rsidRPr="0077391C">
        <w:t xml:space="preserve">е </w:t>
      </w:r>
      <w:r>
        <w:t>детали трубопроводов</w:t>
      </w:r>
      <w:r w:rsidRPr="0077391C">
        <w:t xml:space="preserve"> на комплектн</w:t>
      </w:r>
      <w:r>
        <w:t>ы</w:t>
      </w:r>
      <w:r w:rsidRPr="0077391C">
        <w:t>е в срок, указанный в претензии Покупателя.</w:t>
      </w:r>
    </w:p>
    <w:p w:rsidR="008D73A1" w:rsidRDefault="008D73A1" w:rsidP="00923257">
      <w:pPr>
        <w:shd w:val="clear" w:color="auto" w:fill="FFFFFF"/>
        <w:tabs>
          <w:tab w:val="left" w:pos="0"/>
          <w:tab w:val="left" w:pos="1296"/>
        </w:tabs>
        <w:ind w:right="34" w:firstLine="709"/>
        <w:jc w:val="both"/>
      </w:pPr>
      <w:r>
        <w:t>7.1.20. </w:t>
      </w:r>
      <w:r w:rsidRPr="0077391C">
        <w:t xml:space="preserve">Компенсировать Покупателю расходы, связанные с демонтажом, повторным монтажом и пуско-наладочными работами при выявлении </w:t>
      </w:r>
      <w:r>
        <w:t xml:space="preserve">соответствующих </w:t>
      </w:r>
      <w:r w:rsidRPr="0077391C">
        <w:t>недостатков</w:t>
      </w:r>
      <w:r>
        <w:t>.</w:t>
      </w:r>
    </w:p>
    <w:p w:rsidR="008D73A1" w:rsidRPr="003608CB" w:rsidRDefault="008D73A1" w:rsidP="00923257">
      <w:pPr>
        <w:shd w:val="clear" w:color="auto" w:fill="FFFFFF"/>
        <w:tabs>
          <w:tab w:val="left" w:pos="0"/>
          <w:tab w:val="left" w:pos="1296"/>
        </w:tabs>
        <w:ind w:right="34" w:firstLine="709"/>
        <w:jc w:val="both"/>
      </w:pPr>
      <w:r>
        <w:t>7.1.21. 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D73A1" w:rsidRDefault="008D73A1" w:rsidP="00923257">
      <w:pPr>
        <w:pStyle w:val="BodyTextIndent3"/>
        <w:tabs>
          <w:tab w:val="left" w:pos="0"/>
        </w:tabs>
        <w:spacing w:after="0"/>
        <w:ind w:left="0" w:firstLine="709"/>
        <w:jc w:val="both"/>
        <w:rPr>
          <w:sz w:val="24"/>
          <w:szCs w:val="24"/>
        </w:rPr>
      </w:pPr>
      <w:r>
        <w:rPr>
          <w:sz w:val="24"/>
          <w:szCs w:val="24"/>
        </w:rPr>
        <w:t>7.1.22.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8D73A1" w:rsidRDefault="008D73A1" w:rsidP="00923257">
      <w:pPr>
        <w:pStyle w:val="BodyTextIndent3"/>
        <w:tabs>
          <w:tab w:val="left" w:pos="0"/>
        </w:tabs>
        <w:spacing w:after="0"/>
        <w:ind w:left="0" w:firstLine="709"/>
        <w:jc w:val="both"/>
        <w:rPr>
          <w:sz w:val="24"/>
          <w:szCs w:val="24"/>
        </w:rPr>
      </w:pPr>
      <w:r>
        <w:rPr>
          <w:sz w:val="24"/>
          <w:szCs w:val="24"/>
        </w:rPr>
        <w:t>7.1.23. По требованию Покупателя в течение 4 (четырёх) рабочих дней с даты получения запроса предоставить перечень субпоставщиков, привлеченных к исполнению Договора.</w:t>
      </w:r>
    </w:p>
    <w:p w:rsidR="008D73A1" w:rsidRDefault="008D73A1" w:rsidP="00923257">
      <w:pPr>
        <w:shd w:val="clear" w:color="auto" w:fill="FFFFFF"/>
        <w:tabs>
          <w:tab w:val="left" w:pos="0"/>
          <w:tab w:val="left" w:pos="1277"/>
        </w:tabs>
        <w:ind w:right="34" w:firstLine="709"/>
        <w:jc w:val="both"/>
      </w:pPr>
      <w:r>
        <w:t>7</w:t>
      </w:r>
      <w:r w:rsidRPr="00E317F6">
        <w:t>.1.</w:t>
      </w:r>
      <w:r>
        <w:t>24. </w:t>
      </w:r>
      <w:r w:rsidRPr="004E4270">
        <w:t xml:space="preserve">При поставке </w:t>
      </w:r>
      <w:r>
        <w:t xml:space="preserve">деталей </w:t>
      </w:r>
      <w:r w:rsidRPr="004E4270">
        <w:t xml:space="preserve">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E4270">
          <w:t>ftp.niaep.ru</w:t>
        </w:r>
      </w:hyperlink>
      <w:r w:rsidRPr="004E4270">
        <w:t xml:space="preserve"> электронные копии документов, указанных в Приложении № 2 к Договору, и направить на электронный адрес </w:t>
      </w:r>
      <w:hyperlink r:id="rId9" w:history="1">
        <w:r w:rsidRPr="004E4270">
          <w:t>vkvd@niaep.ru</w:t>
        </w:r>
      </w:hyperlink>
      <w:r w:rsidRPr="004E4270">
        <w:t xml:space="preserve"> извещение о размещении информации.</w:t>
      </w:r>
    </w:p>
    <w:p w:rsidR="008D73A1" w:rsidRPr="006375B5" w:rsidRDefault="008D73A1" w:rsidP="00923257">
      <w:pPr>
        <w:shd w:val="clear" w:color="auto" w:fill="FFFFFF"/>
        <w:tabs>
          <w:tab w:val="left" w:pos="0"/>
          <w:tab w:val="left" w:pos="1277"/>
        </w:tabs>
        <w:ind w:right="34" w:firstLine="709"/>
        <w:jc w:val="both"/>
      </w:pPr>
      <w:r>
        <w:t xml:space="preserve">7.1.25. </w:t>
      </w:r>
      <w:r w:rsidRPr="006375B5">
        <w:t xml:space="preserve">Все поставляемые </w:t>
      </w:r>
      <w:r>
        <w:t xml:space="preserve">детали </w:t>
      </w:r>
      <w:r w:rsidRPr="006375B5">
        <w:t>трубопровод</w:t>
      </w:r>
      <w:r>
        <w:t>ов</w:t>
      </w:r>
      <w:r w:rsidRPr="006375B5">
        <w:t xml:space="preserve"> промаркировать этикетками штрих-кода в соответствии со Стандартом маркировки поставляемого оборудования (Приложение № 1</w:t>
      </w:r>
      <w:r>
        <w:t>3</w:t>
      </w:r>
      <w:r w:rsidRPr="006375B5">
        <w:t xml:space="preserve"> к настоящему Договору) и Техническими условиями к этикеткам штрих-кода (Приложение № 1</w:t>
      </w:r>
      <w:r>
        <w:t>4</w:t>
      </w:r>
      <w:r w:rsidRPr="006375B5">
        <w:t xml:space="preserve"> к настоящему Договору). Поставка </w:t>
      </w:r>
      <w:r>
        <w:t xml:space="preserve">деталей </w:t>
      </w:r>
      <w:r w:rsidRPr="006375B5">
        <w:t xml:space="preserve">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поставляемые </w:t>
      </w:r>
      <w:r>
        <w:t xml:space="preserve">детали </w:t>
      </w:r>
      <w:r w:rsidRPr="006375B5">
        <w:t>трубопровод</w:t>
      </w:r>
      <w:r>
        <w:t>ов</w:t>
      </w:r>
      <w:r w:rsidRPr="006375B5">
        <w:t xml:space="preserve"> осуществляется посредством Портала Поставщика.</w:t>
      </w:r>
    </w:p>
    <w:p w:rsidR="008D73A1" w:rsidRDefault="008D73A1" w:rsidP="00923257">
      <w:pPr>
        <w:shd w:val="clear" w:color="auto" w:fill="FFFFFF"/>
        <w:tabs>
          <w:tab w:val="left" w:pos="0"/>
          <w:tab w:val="left" w:pos="1277"/>
        </w:tabs>
        <w:ind w:right="34" w:firstLine="709"/>
        <w:jc w:val="both"/>
      </w:pPr>
      <w:r>
        <w:t xml:space="preserve">7.1.26. </w:t>
      </w:r>
      <w:r w:rsidRPr="007B332B">
        <w:t>Для предоставления доступа к Порталу Поставщика изготовителю (-ям) и грузоотправителю (-ям) поставляемых по настоящему Договору деталей трубопроводов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поставляемых по настоящему Договору деталей трубопроводов путем размещения данной информации на Портале Поставщика.</w:t>
      </w:r>
    </w:p>
    <w:p w:rsidR="008D73A1" w:rsidRPr="0077391C" w:rsidRDefault="008D73A1" w:rsidP="00923257">
      <w:pPr>
        <w:shd w:val="clear" w:color="auto" w:fill="FFFFFF"/>
        <w:tabs>
          <w:tab w:val="left" w:pos="0"/>
          <w:tab w:val="left" w:pos="1277"/>
        </w:tabs>
        <w:ind w:right="34" w:firstLine="709"/>
        <w:jc w:val="both"/>
      </w:pPr>
      <w:r>
        <w:t xml:space="preserve">7.1.27. </w:t>
      </w:r>
      <w:r w:rsidRPr="004E4270">
        <w:t>Выполнять иные обязанности, предусмотренные настоящим Договором.</w:t>
      </w:r>
    </w:p>
    <w:p w:rsidR="008D73A1" w:rsidRPr="00804DEA" w:rsidRDefault="008D73A1" w:rsidP="00923257">
      <w:pPr>
        <w:shd w:val="clear" w:color="auto" w:fill="FFFFFF"/>
        <w:tabs>
          <w:tab w:val="left" w:pos="0"/>
          <w:tab w:val="left" w:pos="1296"/>
        </w:tabs>
        <w:ind w:right="34" w:firstLine="709"/>
        <w:jc w:val="both"/>
      </w:pPr>
      <w:r>
        <w:t>7</w:t>
      </w:r>
      <w:r w:rsidRPr="004E4270">
        <w:t>.2 . Поставщик вправе привлекать Субпоставщиков</w:t>
      </w:r>
      <w:r w:rsidRPr="00A05028">
        <w:rPr>
          <w:spacing w:val="-4"/>
        </w:rPr>
        <w:t xml:space="preserve"> для выполнения работ 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w:t>
      </w:r>
      <w:r>
        <w:t>ых</w:t>
      </w:r>
      <w:r w:rsidRPr="00A05028">
        <w:t xml:space="preserve"> </w:t>
      </w:r>
      <w:r>
        <w:t xml:space="preserve">деталей </w:t>
      </w:r>
      <w:r w:rsidRPr="005F4CAD">
        <w:t>трубопроводов</w:t>
      </w:r>
      <w:r w:rsidRPr="00A05028">
        <w:t xml:space="preserve">, сроки изготовления и/или поставки </w:t>
      </w:r>
      <w:r>
        <w:t xml:space="preserve">деталей </w:t>
      </w:r>
      <w:r w:rsidRPr="005F4CAD">
        <w:t>трубопроводов</w:t>
      </w:r>
      <w:r w:rsidRPr="00A05028">
        <w:t>, а также расчеты с Субпоставщиками  возлагаются на Поставщика в полном объеме.</w:t>
      </w:r>
    </w:p>
    <w:p w:rsidR="008D73A1" w:rsidRDefault="008D73A1" w:rsidP="00923257">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D73A1" w:rsidRPr="0029288F" w:rsidRDefault="008D73A1" w:rsidP="00923257">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D73A1" w:rsidRPr="00FF3A6B" w:rsidRDefault="008D73A1" w:rsidP="00923257">
      <w:pPr>
        <w:pStyle w:val="BodyTextIndent3"/>
        <w:tabs>
          <w:tab w:val="left" w:pos="0"/>
        </w:tabs>
        <w:spacing w:after="0"/>
        <w:ind w:left="0" w:firstLine="709"/>
        <w:jc w:val="both"/>
        <w:rPr>
          <w:sz w:val="24"/>
          <w:szCs w:val="24"/>
        </w:rPr>
      </w:pPr>
      <w:r>
        <w:rPr>
          <w:sz w:val="24"/>
          <w:szCs w:val="24"/>
        </w:rPr>
        <w:t xml:space="preserve">7.4. </w:t>
      </w:r>
      <w:r w:rsidRPr="0029288F">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деталях трубопроводов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w:t>
      </w:r>
    </w:p>
    <w:p w:rsidR="008D73A1" w:rsidRPr="00FF3A6B" w:rsidRDefault="008D73A1" w:rsidP="00923257">
      <w:pPr>
        <w:pStyle w:val="BodyTextIndent3"/>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2</w:t>
      </w:r>
      <w:r w:rsidRPr="00FF3A6B">
        <w:rPr>
          <w:sz w:val="24"/>
          <w:szCs w:val="24"/>
        </w:rPr>
        <w:t xml:space="preserve"> к Договору) в двух экземплярах и направляет его Покупателю по адресу, указанному в Ст. </w:t>
      </w:r>
      <w:r>
        <w:rPr>
          <w:sz w:val="24"/>
          <w:szCs w:val="24"/>
        </w:rPr>
        <w:t>20</w:t>
      </w:r>
      <w:r w:rsidRPr="00FF3A6B">
        <w:rPr>
          <w:sz w:val="24"/>
          <w:szCs w:val="24"/>
        </w:rPr>
        <w:t xml:space="preserve"> настоящего Договора.</w:t>
      </w:r>
    </w:p>
    <w:p w:rsidR="008D73A1" w:rsidRDefault="008D73A1" w:rsidP="00923257">
      <w:pPr>
        <w:pStyle w:val="BodyTextIndent3"/>
        <w:tabs>
          <w:tab w:val="left" w:pos="0"/>
          <w:tab w:val="num" w:pos="162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D73A1" w:rsidRDefault="008D73A1" w:rsidP="00923257">
      <w:pPr>
        <w:tabs>
          <w:tab w:val="left" w:pos="0"/>
        </w:tabs>
        <w:ind w:firstLine="709"/>
        <w:jc w:val="center"/>
        <w:rPr>
          <w:b/>
        </w:rPr>
      </w:pPr>
    </w:p>
    <w:p w:rsidR="008D73A1" w:rsidRDefault="008D73A1" w:rsidP="00923257">
      <w:pPr>
        <w:tabs>
          <w:tab w:val="left" w:pos="0"/>
        </w:tabs>
        <w:ind w:firstLine="709"/>
        <w:jc w:val="center"/>
        <w:rPr>
          <w:b/>
        </w:rPr>
      </w:pPr>
    </w:p>
    <w:p w:rsidR="008D73A1" w:rsidRDefault="008D73A1" w:rsidP="00923257">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Pr>
          <w:b/>
        </w:rPr>
        <w:t xml:space="preserve">деталей </w:t>
      </w:r>
      <w:r w:rsidRPr="007F158B">
        <w:rPr>
          <w:b/>
        </w:rPr>
        <w:t>трубопроводов</w:t>
      </w:r>
    </w:p>
    <w:p w:rsidR="008D73A1" w:rsidRDefault="008D73A1" w:rsidP="00923257">
      <w:pPr>
        <w:tabs>
          <w:tab w:val="left" w:pos="0"/>
        </w:tabs>
        <w:ind w:firstLine="709"/>
        <w:jc w:val="center"/>
        <w:rPr>
          <w:b/>
        </w:rPr>
      </w:pPr>
    </w:p>
    <w:p w:rsidR="008D73A1" w:rsidRPr="006D68D6" w:rsidRDefault="008D73A1" w:rsidP="00923257">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sidRPr="006D68D6">
        <w:rPr>
          <w:sz w:val="24"/>
          <w:szCs w:val="24"/>
        </w:rPr>
        <w:t xml:space="preserve">В период изготовления, поставки, приемки </w:t>
      </w:r>
      <w:r>
        <w:rPr>
          <w:sz w:val="24"/>
          <w:szCs w:val="24"/>
        </w:rPr>
        <w:t xml:space="preserve">деталей </w:t>
      </w:r>
      <w:r w:rsidRPr="006D68D6">
        <w:rPr>
          <w:sz w:val="24"/>
          <w:szCs w:val="24"/>
        </w:rPr>
        <w:t>трубопроводов</w:t>
      </w:r>
      <w:r w:rsidRPr="006D68D6" w:rsidDel="00484545">
        <w:rPr>
          <w:sz w:val="24"/>
          <w:szCs w:val="24"/>
        </w:rPr>
        <w:t xml:space="preserve"> </w:t>
      </w:r>
      <w:r w:rsidRPr="006D68D6">
        <w:rPr>
          <w:sz w:val="24"/>
          <w:szCs w:val="24"/>
        </w:rPr>
        <w:t>Поставщик выполняет все требования ГОСТ Р 15.005-86 «Создание изделий единичного и мелко серийного производства, собираемых на месте».</w:t>
      </w:r>
    </w:p>
    <w:p w:rsidR="008D73A1" w:rsidRDefault="008D73A1" w:rsidP="00923257">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Pr>
          <w:sz w:val="24"/>
          <w:szCs w:val="24"/>
        </w:rPr>
        <w:t xml:space="preserve">деталей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8D73A1" w:rsidRDefault="008D73A1" w:rsidP="00923257">
      <w:pPr>
        <w:pStyle w:val="BodyText3"/>
        <w:tabs>
          <w:tab w:val="left" w:pos="0"/>
        </w:tabs>
        <w:suppressAutoHyphens/>
        <w:ind w:firstLine="709"/>
        <w:jc w:val="both"/>
        <w:rPr>
          <w:sz w:val="24"/>
          <w:szCs w:val="24"/>
        </w:rPr>
      </w:pPr>
      <w:r>
        <w:rPr>
          <w:sz w:val="24"/>
          <w:szCs w:val="24"/>
        </w:rPr>
        <w:t>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8D73A1" w:rsidRDefault="008D73A1" w:rsidP="00923257">
      <w:pPr>
        <w:pStyle w:val="BodyText3"/>
        <w:tabs>
          <w:tab w:val="left" w:pos="0"/>
        </w:tabs>
        <w:suppressAutoHyphens/>
        <w:ind w:firstLine="709"/>
        <w:jc w:val="both"/>
        <w:rPr>
          <w:sz w:val="24"/>
          <w:szCs w:val="24"/>
        </w:rPr>
      </w:pPr>
      <w:r>
        <w:rPr>
          <w:sz w:val="24"/>
          <w:szCs w:val="24"/>
        </w:rPr>
        <w:t>8.3.1. 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8D73A1" w:rsidRDefault="008D73A1" w:rsidP="00923257">
      <w:pPr>
        <w:pStyle w:val="BodyText3"/>
        <w:tabs>
          <w:tab w:val="left" w:pos="0"/>
        </w:tabs>
        <w:suppressAutoHyphens/>
        <w:ind w:firstLine="709"/>
        <w:jc w:val="both"/>
        <w:rPr>
          <w:sz w:val="24"/>
          <w:szCs w:val="24"/>
        </w:rPr>
      </w:pPr>
      <w:r>
        <w:rPr>
          <w:sz w:val="24"/>
          <w:szCs w:val="24"/>
        </w:rPr>
        <w:t>8.3.2. 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8D73A1" w:rsidRPr="004D76DE" w:rsidRDefault="008D73A1" w:rsidP="00923257">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8D73A1" w:rsidRDefault="008D73A1" w:rsidP="00923257">
      <w:pPr>
        <w:pStyle w:val="BodyText3"/>
        <w:tabs>
          <w:tab w:val="left" w:pos="0"/>
        </w:tabs>
        <w:suppressAutoHyphens/>
        <w:ind w:firstLine="709"/>
        <w:jc w:val="both"/>
        <w:rPr>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Pr>
          <w:sz w:val="24"/>
          <w:szCs w:val="24"/>
        </w:rPr>
        <w:t xml:space="preserve">детали </w:t>
      </w:r>
      <w:r w:rsidRPr="00FC56F9">
        <w:rPr>
          <w:sz w:val="24"/>
          <w:szCs w:val="24"/>
        </w:rPr>
        <w:t>трубопровод</w:t>
      </w:r>
      <w:r>
        <w:rPr>
          <w:sz w:val="24"/>
          <w:szCs w:val="24"/>
        </w:rPr>
        <w:t xml:space="preserve">ов </w:t>
      </w:r>
      <w:r w:rsidRPr="008055C9">
        <w:rPr>
          <w:sz w:val="24"/>
          <w:szCs w:val="24"/>
        </w:rPr>
        <w:t>Покупателю в указанном в настоящем Договоре месте поставки.</w:t>
      </w:r>
    </w:p>
    <w:p w:rsidR="008D73A1" w:rsidRDefault="008D73A1" w:rsidP="00923257">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Детали т</w:t>
      </w:r>
      <w:r w:rsidRPr="00FC56F9">
        <w:rPr>
          <w:sz w:val="24"/>
          <w:szCs w:val="24"/>
        </w:rPr>
        <w:t>рубопровод</w:t>
      </w:r>
      <w:r>
        <w:rPr>
          <w:sz w:val="24"/>
          <w:szCs w:val="24"/>
        </w:rPr>
        <w:t>ов</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p>
    <w:p w:rsidR="008D73A1" w:rsidRPr="00EC2B16" w:rsidRDefault="008D73A1" w:rsidP="00923257">
      <w:pPr>
        <w:pStyle w:val="BodyText3"/>
        <w:tabs>
          <w:tab w:val="left" w:pos="0"/>
        </w:tabs>
        <w:suppressAutoHyphens/>
        <w:ind w:firstLine="709"/>
        <w:jc w:val="both"/>
        <w:rPr>
          <w:sz w:val="24"/>
          <w:szCs w:val="24"/>
        </w:rPr>
      </w:pPr>
      <w:r w:rsidRPr="00D60BBF">
        <w:rPr>
          <w:sz w:val="24"/>
          <w:szCs w:val="24"/>
        </w:rPr>
        <w:t xml:space="preserve">Упаковка и маркировка </w:t>
      </w:r>
      <w:r>
        <w:rPr>
          <w:sz w:val="24"/>
          <w:szCs w:val="24"/>
        </w:rPr>
        <w:t xml:space="preserve">деталей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8D73A1" w:rsidRPr="00EC2B16" w:rsidRDefault="008D73A1" w:rsidP="00923257">
      <w:pPr>
        <w:pStyle w:val="BodyText3"/>
        <w:tabs>
          <w:tab w:val="left" w:pos="0"/>
        </w:tabs>
        <w:suppressAutoHyphens/>
        <w:ind w:firstLine="709"/>
        <w:jc w:val="both"/>
        <w:rPr>
          <w:sz w:val="24"/>
          <w:szCs w:val="24"/>
        </w:rPr>
      </w:pPr>
      <w:r w:rsidRPr="00EC2B16">
        <w:rPr>
          <w:sz w:val="24"/>
          <w:szCs w:val="24"/>
        </w:rPr>
        <w:t xml:space="preserve">Маркировка </w:t>
      </w:r>
      <w:r>
        <w:rPr>
          <w:sz w:val="24"/>
          <w:szCs w:val="24"/>
        </w:rPr>
        <w:t xml:space="preserve">деталей </w:t>
      </w:r>
      <w:r w:rsidRPr="00EC2B16">
        <w:rPr>
          <w:sz w:val="24"/>
          <w:szCs w:val="24"/>
        </w:rPr>
        <w:t>трубопроводов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EC2B16">
        <w:rPr>
          <w:sz w:val="24"/>
          <w:szCs w:val="24"/>
        </w:rPr>
        <w:t xml:space="preserve"> к настоящему Договору) и Техническими условиями к этикеткам штрих-кода (Приложение № 1</w:t>
      </w:r>
      <w:r>
        <w:rPr>
          <w:sz w:val="24"/>
          <w:szCs w:val="24"/>
        </w:rPr>
        <w:t>4</w:t>
      </w:r>
      <w:r w:rsidRPr="00EC2B16">
        <w:rPr>
          <w:sz w:val="24"/>
          <w:szCs w:val="24"/>
        </w:rPr>
        <w:t xml:space="preserve"> к настоящему Договору).</w:t>
      </w:r>
    </w:p>
    <w:p w:rsidR="008D73A1" w:rsidRPr="00904EEF" w:rsidRDefault="008D73A1" w:rsidP="00923257">
      <w:pPr>
        <w:pStyle w:val="BodyText3"/>
        <w:tabs>
          <w:tab w:val="left" w:pos="0"/>
        </w:tabs>
        <w:suppressAutoHyphens/>
        <w:ind w:firstLine="709"/>
        <w:jc w:val="both"/>
        <w:rPr>
          <w:sz w:val="24"/>
          <w:szCs w:val="24"/>
        </w:rPr>
      </w:pPr>
      <w:r>
        <w:rPr>
          <w:sz w:val="24"/>
          <w:szCs w:val="24"/>
        </w:rPr>
        <w:t>8</w:t>
      </w:r>
      <w:r w:rsidRPr="00904EEF">
        <w:rPr>
          <w:sz w:val="24"/>
          <w:szCs w:val="24"/>
        </w:rPr>
        <w:t xml:space="preserve">.6. Поставщик не позднее, чем за </w:t>
      </w:r>
      <w:r w:rsidRPr="00C9617A">
        <w:rPr>
          <w:sz w:val="24"/>
          <w:szCs w:val="24"/>
        </w:rPr>
        <w:t>5 (пять)</w:t>
      </w:r>
      <w:r w:rsidRPr="00904EEF">
        <w:rPr>
          <w:sz w:val="24"/>
          <w:szCs w:val="24"/>
        </w:rPr>
        <w:t xml:space="preserve"> дней до даты отгрузки </w:t>
      </w:r>
      <w:r>
        <w:rPr>
          <w:sz w:val="24"/>
          <w:szCs w:val="24"/>
        </w:rPr>
        <w:t xml:space="preserve">деталей </w:t>
      </w:r>
      <w:r w:rsidRPr="00904EEF">
        <w:rPr>
          <w:sz w:val="24"/>
          <w:szCs w:val="24"/>
        </w:rPr>
        <w:t>трубопроводов,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D73A1" w:rsidRPr="00D52052" w:rsidRDefault="008D73A1" w:rsidP="00923257">
      <w:pPr>
        <w:pStyle w:val="BodyText3"/>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и ожидаемая дата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w:t>
      </w:r>
    </w:p>
    <w:p w:rsidR="008D73A1" w:rsidRPr="00D52052" w:rsidRDefault="008D73A1" w:rsidP="00923257">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D73A1" w:rsidRPr="00D52052" w:rsidRDefault="008D73A1" w:rsidP="00923257">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8D73A1" w:rsidRPr="00D52052" w:rsidRDefault="008D73A1" w:rsidP="00923257">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8D73A1" w:rsidRPr="00D52052" w:rsidRDefault="008D73A1" w:rsidP="00923257">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8D73A1" w:rsidRPr="00D52052" w:rsidRDefault="008D73A1" w:rsidP="00923257">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8D73A1" w:rsidRPr="00D52052" w:rsidRDefault="008D73A1" w:rsidP="00923257">
      <w:pPr>
        <w:pStyle w:val="BodyText3"/>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деталей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D73A1" w:rsidRPr="00461495" w:rsidRDefault="008D73A1" w:rsidP="00923257">
      <w:pPr>
        <w:pStyle w:val="BodyText3"/>
        <w:tabs>
          <w:tab w:val="left" w:pos="0"/>
          <w:tab w:val="left" w:pos="142"/>
        </w:tabs>
        <w:suppressAutoHyphens/>
        <w:jc w:val="both"/>
        <w:rPr>
          <w:sz w:val="24"/>
          <w:szCs w:val="24"/>
        </w:rPr>
      </w:pPr>
      <w:r>
        <w:rPr>
          <w:sz w:val="24"/>
          <w:szCs w:val="24"/>
        </w:rPr>
        <w:t xml:space="preserve">- возможность штабелирования деталей </w:t>
      </w:r>
      <w:r w:rsidRPr="00461495">
        <w:rPr>
          <w:sz w:val="24"/>
          <w:szCs w:val="24"/>
        </w:rPr>
        <w:t xml:space="preserve">трубопроводов с указанием предельной нагрузки (кг) на верхнюю крышку ящика.  </w:t>
      </w:r>
    </w:p>
    <w:p w:rsidR="008D73A1" w:rsidRPr="00461495" w:rsidRDefault="008D73A1" w:rsidP="00923257">
      <w:pPr>
        <w:pStyle w:val="BodyText3"/>
        <w:tabs>
          <w:tab w:val="left" w:pos="0"/>
        </w:tabs>
        <w:suppressAutoHyphens/>
        <w:ind w:firstLine="709"/>
        <w:jc w:val="both"/>
        <w:rPr>
          <w:sz w:val="24"/>
          <w:szCs w:val="24"/>
        </w:rPr>
      </w:pPr>
      <w:r>
        <w:rPr>
          <w:sz w:val="24"/>
          <w:szCs w:val="24"/>
        </w:rPr>
        <w:t>8</w:t>
      </w:r>
      <w:r w:rsidRPr="00461495">
        <w:rPr>
          <w:sz w:val="24"/>
          <w:szCs w:val="24"/>
        </w:rPr>
        <w:t xml:space="preserve">.7. Покупатель в течение 7 (семи) рабочих дней с даты получения извещения Поставщика о готовности </w:t>
      </w:r>
      <w:r>
        <w:rPr>
          <w:sz w:val="24"/>
          <w:szCs w:val="24"/>
        </w:rPr>
        <w:t xml:space="preserve">деталей </w:t>
      </w:r>
      <w:r w:rsidRPr="00461495">
        <w:rPr>
          <w:sz w:val="24"/>
          <w:szCs w:val="24"/>
        </w:rPr>
        <w:t>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8D73A1" w:rsidRPr="00EE4607" w:rsidRDefault="008D73A1" w:rsidP="00923257">
      <w:pPr>
        <w:pStyle w:val="BodyText3"/>
        <w:tabs>
          <w:tab w:val="left" w:pos="0"/>
        </w:tabs>
        <w:suppressAutoHyphens/>
        <w:ind w:firstLine="709"/>
        <w:jc w:val="both"/>
        <w:rPr>
          <w:sz w:val="24"/>
          <w:szCs w:val="24"/>
        </w:rPr>
      </w:pPr>
      <w:r>
        <w:rPr>
          <w:sz w:val="24"/>
          <w:szCs w:val="24"/>
        </w:rPr>
        <w:t>8</w:t>
      </w:r>
      <w:r w:rsidRPr="00461495">
        <w:rPr>
          <w:sz w:val="24"/>
          <w:szCs w:val="24"/>
        </w:rPr>
        <w:t xml:space="preserve">.8. Поставщик имеет право осуществить отправку </w:t>
      </w:r>
      <w:r>
        <w:rPr>
          <w:sz w:val="24"/>
          <w:szCs w:val="24"/>
        </w:rPr>
        <w:t xml:space="preserve">деталей </w:t>
      </w:r>
      <w:r w:rsidRPr="00461495">
        <w:rPr>
          <w:sz w:val="24"/>
          <w:szCs w:val="24"/>
        </w:rPr>
        <w:t>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Pr>
          <w:sz w:val="24"/>
          <w:szCs w:val="24"/>
        </w:rPr>
        <w:t xml:space="preserve">деталей </w:t>
      </w:r>
      <w:r w:rsidRPr="00EE4607">
        <w:rPr>
          <w:sz w:val="24"/>
          <w:szCs w:val="24"/>
        </w:rPr>
        <w:t xml:space="preserve">трубопроводов. Подписание Разрешения на отправку </w:t>
      </w:r>
      <w:r>
        <w:rPr>
          <w:sz w:val="24"/>
          <w:szCs w:val="24"/>
        </w:rPr>
        <w:t xml:space="preserve">деталей </w:t>
      </w:r>
      <w:r w:rsidRPr="00EE4607">
        <w:rPr>
          <w:sz w:val="24"/>
          <w:szCs w:val="24"/>
        </w:rPr>
        <w:t xml:space="preserve">трубопроводов и документов по качеству не освобождает Поставщика от ответственности за качество и комплектность поставленных </w:t>
      </w:r>
      <w:r>
        <w:rPr>
          <w:sz w:val="24"/>
          <w:szCs w:val="24"/>
        </w:rPr>
        <w:t xml:space="preserve">деталей </w:t>
      </w:r>
      <w:r w:rsidRPr="00EE4607">
        <w:rPr>
          <w:sz w:val="24"/>
          <w:szCs w:val="24"/>
        </w:rPr>
        <w:t xml:space="preserve">трубопроводов и документации. </w:t>
      </w:r>
    </w:p>
    <w:p w:rsidR="008D73A1" w:rsidRPr="00EE4607" w:rsidRDefault="008D73A1" w:rsidP="00923257">
      <w:pPr>
        <w:pStyle w:val="BodyText3"/>
        <w:tabs>
          <w:tab w:val="left" w:pos="0"/>
        </w:tabs>
        <w:suppressAutoHyphens/>
        <w:ind w:firstLine="709"/>
        <w:jc w:val="both"/>
        <w:rPr>
          <w:sz w:val="24"/>
          <w:szCs w:val="24"/>
        </w:rPr>
      </w:pPr>
      <w:r>
        <w:rPr>
          <w:sz w:val="24"/>
          <w:szCs w:val="24"/>
        </w:rPr>
        <w:t>8</w:t>
      </w:r>
      <w:r w:rsidRPr="00EE4607">
        <w:rPr>
          <w:sz w:val="24"/>
          <w:szCs w:val="24"/>
        </w:rPr>
        <w:t xml:space="preserve">.9. В день отгрузки </w:t>
      </w:r>
      <w:r>
        <w:rPr>
          <w:sz w:val="24"/>
          <w:szCs w:val="24"/>
        </w:rPr>
        <w:t xml:space="preserve">деталей </w:t>
      </w:r>
      <w:r w:rsidRPr="00EE4607">
        <w:rPr>
          <w:sz w:val="24"/>
          <w:szCs w:val="24"/>
        </w:rPr>
        <w:t>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D73A1" w:rsidRPr="00EE4607" w:rsidRDefault="008D73A1" w:rsidP="00923257">
      <w:pPr>
        <w:pStyle w:val="BodyText3"/>
        <w:tabs>
          <w:tab w:val="left" w:pos="0"/>
        </w:tabs>
        <w:suppressAutoHyphens/>
        <w:jc w:val="both"/>
        <w:rPr>
          <w:sz w:val="24"/>
          <w:szCs w:val="24"/>
        </w:rPr>
      </w:pPr>
      <w:r w:rsidRPr="00EE4607">
        <w:rPr>
          <w:sz w:val="24"/>
          <w:szCs w:val="24"/>
        </w:rPr>
        <w:t>- ожидаемую дату прибытия в место назначения;</w:t>
      </w:r>
    </w:p>
    <w:p w:rsidR="008D73A1" w:rsidRPr="00D55FB6" w:rsidRDefault="008D73A1" w:rsidP="00923257">
      <w:pPr>
        <w:pStyle w:val="BodyText3"/>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8D73A1" w:rsidRPr="00D55FB6" w:rsidRDefault="008D73A1" w:rsidP="0092325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D73A1" w:rsidRPr="00D55FB6" w:rsidRDefault="008D73A1" w:rsidP="00923257">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8D73A1" w:rsidRPr="00D55FB6" w:rsidRDefault="008D73A1" w:rsidP="0092325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8D73A1" w:rsidRPr="00D55FB6" w:rsidRDefault="008D73A1" w:rsidP="0092325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8D73A1" w:rsidRPr="00E531FD" w:rsidRDefault="008D73A1" w:rsidP="00923257">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Pr>
          <w:sz w:val="24"/>
          <w:szCs w:val="24"/>
        </w:rPr>
        <w:t xml:space="preserve">деталей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деталей </w:t>
      </w:r>
      <w:r w:rsidRPr="00FC56F9">
        <w:rPr>
          <w:sz w:val="24"/>
          <w:szCs w:val="24"/>
        </w:rPr>
        <w:t>трубопровод</w:t>
      </w:r>
      <w:r>
        <w:rPr>
          <w:sz w:val="24"/>
          <w:szCs w:val="24"/>
        </w:rPr>
        <w:t xml:space="preserve">ов во время транспортировки. Вид транспорта, которым доставляются детали </w:t>
      </w:r>
      <w:r w:rsidRPr="00FC56F9">
        <w:rPr>
          <w:sz w:val="24"/>
          <w:szCs w:val="24"/>
        </w:rPr>
        <w:t>трубопровод</w:t>
      </w:r>
      <w:r>
        <w:rPr>
          <w:sz w:val="24"/>
          <w:szCs w:val="24"/>
        </w:rPr>
        <w:t xml:space="preserve">ов,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D73A1" w:rsidRPr="00B7592E" w:rsidRDefault="008D73A1" w:rsidP="00923257">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 средств на расчетный счет Покупателя</w:t>
      </w:r>
      <w:r>
        <w:rPr>
          <w:sz w:val="24"/>
          <w:szCs w:val="24"/>
        </w:rPr>
        <w:t>.</w:t>
      </w:r>
      <w:r w:rsidRPr="00B7592E">
        <w:rPr>
          <w:sz w:val="24"/>
          <w:szCs w:val="24"/>
        </w:rPr>
        <w:t xml:space="preserve"> </w:t>
      </w:r>
    </w:p>
    <w:p w:rsidR="008D73A1" w:rsidRDefault="008D73A1" w:rsidP="00923257">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8D73A1" w:rsidRDefault="008D73A1" w:rsidP="00923257">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8D73A1" w:rsidRDefault="008D73A1" w:rsidP="00923257">
      <w:pPr>
        <w:pStyle w:val="BodyText3"/>
        <w:tabs>
          <w:tab w:val="left" w:pos="0"/>
        </w:tabs>
        <w:suppressAutoHyphens/>
        <w:ind w:firstLine="709"/>
        <w:jc w:val="both"/>
        <w:rPr>
          <w:sz w:val="24"/>
          <w:szCs w:val="24"/>
        </w:rPr>
      </w:pPr>
      <w:r>
        <w:rPr>
          <w:sz w:val="24"/>
          <w:szCs w:val="24"/>
        </w:rPr>
        <w:t xml:space="preserve">8.12. Покупатель </w:t>
      </w:r>
      <w:r w:rsidRPr="00D60BBF">
        <w:rPr>
          <w:sz w:val="24"/>
          <w:szCs w:val="24"/>
        </w:rPr>
        <w:t xml:space="preserve">обязан в течение 3 (трех) рабочих дней после прибытия </w:t>
      </w:r>
      <w:r>
        <w:rPr>
          <w:sz w:val="24"/>
          <w:szCs w:val="24"/>
        </w:rPr>
        <w:t xml:space="preserve">деталей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Pr>
          <w:sz w:val="24"/>
          <w:szCs w:val="24"/>
        </w:rPr>
        <w:t xml:space="preserve">деталей </w:t>
      </w:r>
      <w:r w:rsidRPr="00FC56F9">
        <w:rPr>
          <w:sz w:val="24"/>
          <w:szCs w:val="24"/>
        </w:rPr>
        <w:t>трубопровод</w:t>
      </w:r>
      <w:r>
        <w:rPr>
          <w:sz w:val="24"/>
          <w:szCs w:val="24"/>
        </w:rPr>
        <w:t>ов.</w:t>
      </w:r>
    </w:p>
    <w:p w:rsidR="008D73A1" w:rsidRPr="008055C9" w:rsidRDefault="008D73A1" w:rsidP="00923257">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8D73A1" w:rsidRDefault="008D73A1" w:rsidP="00923257">
      <w:pPr>
        <w:tabs>
          <w:tab w:val="left" w:pos="0"/>
        </w:tabs>
        <w:ind w:firstLine="709"/>
        <w:jc w:val="both"/>
      </w:pPr>
      <w:r>
        <w:t>8</w:t>
      </w:r>
      <w:r w:rsidRPr="008320D7">
        <w:t>.1</w:t>
      </w:r>
      <w:r>
        <w:t>4. </w:t>
      </w:r>
      <w:r w:rsidRPr="00983CF2">
        <w:t>Право собственности</w:t>
      </w:r>
      <w:r>
        <w:t xml:space="preserve">, </w:t>
      </w:r>
      <w:r w:rsidRPr="00983CF2">
        <w:t xml:space="preserve">риск случайной гибели или повреждения </w:t>
      </w:r>
      <w:r>
        <w:t xml:space="preserve">деталей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D73A1" w:rsidRPr="008320D7" w:rsidRDefault="008D73A1" w:rsidP="00923257">
      <w:pPr>
        <w:pStyle w:val="BodyText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 xml:space="preserve">Датой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счита</w:t>
      </w:r>
      <w:r>
        <w:rPr>
          <w:sz w:val="24"/>
          <w:szCs w:val="24"/>
        </w:rPr>
        <w:t xml:space="preserve">ется </w:t>
      </w:r>
      <w:r w:rsidRPr="00D52052">
        <w:rPr>
          <w:sz w:val="24"/>
          <w:szCs w:val="24"/>
        </w:rPr>
        <w:t xml:space="preserve">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8D73A1" w:rsidRPr="009A69FF" w:rsidRDefault="008D73A1" w:rsidP="00923257">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Pr>
          <w:sz w:val="24"/>
          <w:szCs w:val="24"/>
        </w:rPr>
        <w:t xml:space="preserve">деталей </w:t>
      </w:r>
      <w:r w:rsidRPr="00FC56F9">
        <w:rPr>
          <w:sz w:val="24"/>
          <w:szCs w:val="24"/>
        </w:rPr>
        <w:t>трубопровод</w:t>
      </w:r>
      <w:r>
        <w:rPr>
          <w:sz w:val="24"/>
          <w:szCs w:val="24"/>
        </w:rPr>
        <w:t>ов</w:t>
      </w:r>
      <w:r w:rsidRPr="008055C9">
        <w:rPr>
          <w:sz w:val="24"/>
          <w:szCs w:val="24"/>
        </w:rPr>
        <w:t>.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w:t>
      </w:r>
      <w:r>
        <w:rPr>
          <w:sz w:val="24"/>
          <w:szCs w:val="24"/>
        </w:rPr>
        <w:t>ых</w:t>
      </w:r>
      <w:r w:rsidRPr="008055C9">
        <w:rPr>
          <w:sz w:val="24"/>
          <w:szCs w:val="24"/>
        </w:rPr>
        <w:t xml:space="preserve"> и подготовленн</w:t>
      </w:r>
      <w:r>
        <w:rPr>
          <w:sz w:val="24"/>
          <w:szCs w:val="24"/>
        </w:rPr>
        <w:t>ых</w:t>
      </w:r>
      <w:r w:rsidRPr="008055C9">
        <w:rPr>
          <w:sz w:val="24"/>
          <w:szCs w:val="24"/>
        </w:rPr>
        <w:t xml:space="preserve"> к отгрузке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Pr>
          <w:sz w:val="24"/>
          <w:szCs w:val="24"/>
        </w:rPr>
        <w:t xml:space="preserve">детали </w:t>
      </w:r>
      <w:r w:rsidRPr="00FC56F9">
        <w:rPr>
          <w:sz w:val="24"/>
          <w:szCs w:val="24"/>
        </w:rPr>
        <w:t>трубопровод</w:t>
      </w:r>
      <w:r>
        <w:rPr>
          <w:sz w:val="24"/>
          <w:szCs w:val="24"/>
        </w:rPr>
        <w:t>ов</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Pr>
          <w:sz w:val="24"/>
          <w:szCs w:val="24"/>
        </w:rPr>
        <w:t xml:space="preserve">детали </w:t>
      </w:r>
      <w:r w:rsidRPr="00FC56F9">
        <w:rPr>
          <w:sz w:val="24"/>
          <w:szCs w:val="24"/>
        </w:rPr>
        <w:t>трубопровод</w:t>
      </w:r>
      <w:r>
        <w:rPr>
          <w:sz w:val="24"/>
          <w:szCs w:val="24"/>
        </w:rPr>
        <w:t xml:space="preserve">ов </w:t>
      </w:r>
      <w:r w:rsidRPr="009A69FF">
        <w:rPr>
          <w:sz w:val="24"/>
          <w:szCs w:val="24"/>
        </w:rPr>
        <w:t>в место назначения на условиях Договора.</w:t>
      </w:r>
    </w:p>
    <w:p w:rsidR="008D73A1" w:rsidRPr="009A69FF" w:rsidRDefault="008D73A1" w:rsidP="00923257">
      <w:pPr>
        <w:pStyle w:val="BodyText3"/>
        <w:tabs>
          <w:tab w:val="left" w:pos="0"/>
        </w:tabs>
        <w:suppressAutoHyphens/>
        <w:ind w:firstLine="709"/>
        <w:jc w:val="both"/>
        <w:rPr>
          <w:sz w:val="24"/>
          <w:szCs w:val="24"/>
        </w:rPr>
      </w:pPr>
      <w:r w:rsidRPr="009A69FF">
        <w:rPr>
          <w:sz w:val="24"/>
          <w:szCs w:val="24"/>
        </w:rPr>
        <w:t xml:space="preserve">Процедура приемки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необходимость предварительной доставки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в этом случае будет являться дата подписания Акта сдачи-приемки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w:t>
      </w:r>
    </w:p>
    <w:p w:rsidR="008D73A1" w:rsidRPr="00D03AD8" w:rsidRDefault="008D73A1" w:rsidP="00923257">
      <w:pPr>
        <w:pStyle w:val="BodyText3"/>
        <w:tabs>
          <w:tab w:val="left" w:pos="0"/>
        </w:tabs>
        <w:suppressAutoHyphens/>
        <w:ind w:firstLine="709"/>
        <w:jc w:val="both"/>
        <w:rPr>
          <w:sz w:val="24"/>
          <w:szCs w:val="24"/>
        </w:rPr>
      </w:pPr>
      <w:r w:rsidRPr="009A69FF">
        <w:rPr>
          <w:sz w:val="24"/>
          <w:szCs w:val="24"/>
        </w:rPr>
        <w:t xml:space="preserve">При передаче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опломбиру</w:t>
      </w:r>
      <w:r>
        <w:rPr>
          <w:sz w:val="24"/>
          <w:szCs w:val="24"/>
        </w:rPr>
        <w:t>ю</w:t>
      </w:r>
      <w:r w:rsidRPr="009A69FF">
        <w:rPr>
          <w:sz w:val="24"/>
          <w:szCs w:val="24"/>
        </w:rPr>
        <w:t>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деталей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8D73A1" w:rsidRDefault="008D73A1" w:rsidP="00923257">
      <w:pPr>
        <w:ind w:left="120" w:firstLine="600"/>
        <w:jc w:val="both"/>
      </w:pPr>
      <w:r>
        <w:t>8</w:t>
      </w:r>
      <w:r w:rsidRPr="0019291F">
        <w:t>.1</w:t>
      </w:r>
      <w:r>
        <w:t>7</w:t>
      </w:r>
      <w:r w:rsidRPr="0019291F">
        <w:t xml:space="preserve">. </w:t>
      </w:r>
      <w:r>
        <w:t>Поставщик обеспечивает разгрузку деталей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деталей трубопроводов на Строительной площадке (складе Покупателя) либо заключает договор на оказание услуг по разгрузке деталей трубопроводов с третьими лицами. Поставщик за 14 (четырнадцать) дней до момента поставки деталей трубопроводов в указанном в Договоре месте поставки предоставляет заявку Покупателю (Исполнителю) с описанием услуг по разгрузке деталей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деталей трубопроводов. После подписания предварительной калькуляции Покупатель оказывает услуги по разгрузке деталей трубопроводов. По окончании оказания услуг по разгрузке деталей трубопроводов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деталей трубопроводов может быть удержана Покупателем из суммы оплаты за поставленные по Договору детали трубопроводов.</w:t>
      </w:r>
    </w:p>
    <w:p w:rsidR="008D73A1" w:rsidRDefault="008D73A1" w:rsidP="00923257">
      <w:pPr>
        <w:ind w:left="120" w:firstLine="600"/>
        <w:jc w:val="both"/>
      </w:pPr>
      <w:r>
        <w:t xml:space="preserve">8.18. </w:t>
      </w:r>
      <w:r w:rsidRPr="004A49E1">
        <w:t>Перечень, условия и сроки передачи документации обозначены в Приложении</w:t>
      </w:r>
      <w:r>
        <w:t xml:space="preserve"> </w:t>
      </w:r>
      <w:r w:rsidRPr="004A49E1">
        <w:t>№</w:t>
      </w:r>
      <w:r>
        <w:t xml:space="preserve"> 2 к настоящему Договору.</w:t>
      </w:r>
    </w:p>
    <w:p w:rsidR="008D73A1" w:rsidRDefault="008D73A1" w:rsidP="00923257">
      <w:pPr>
        <w:ind w:left="120" w:firstLine="600"/>
        <w:jc w:val="both"/>
      </w:pPr>
    </w:p>
    <w:p w:rsidR="008D73A1" w:rsidRPr="0019291F" w:rsidRDefault="008D73A1" w:rsidP="00923257">
      <w:pPr>
        <w:ind w:left="120" w:firstLine="600"/>
        <w:jc w:val="both"/>
      </w:pPr>
    </w:p>
    <w:p w:rsidR="008D73A1" w:rsidRPr="0069023D" w:rsidRDefault="008D73A1" w:rsidP="00923257">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деталей </w:t>
      </w:r>
      <w:r w:rsidRPr="0069023D">
        <w:rPr>
          <w:b/>
        </w:rPr>
        <w:t>трубопроводов</w:t>
      </w:r>
    </w:p>
    <w:p w:rsidR="008D73A1" w:rsidRDefault="008D73A1" w:rsidP="00923257">
      <w:pPr>
        <w:tabs>
          <w:tab w:val="left" w:pos="0"/>
        </w:tabs>
        <w:ind w:firstLine="709"/>
        <w:jc w:val="center"/>
        <w:rPr>
          <w:b/>
          <w:color w:val="000000"/>
        </w:rPr>
      </w:pPr>
    </w:p>
    <w:p w:rsidR="008D73A1" w:rsidRDefault="008D73A1" w:rsidP="00923257">
      <w:pPr>
        <w:pStyle w:val="21"/>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 xml:space="preserve">В день прибытия деталей </w:t>
      </w:r>
      <w:r w:rsidRPr="00FC56F9">
        <w:rPr>
          <w:szCs w:val="24"/>
        </w:rPr>
        <w:t>трубопровод</w:t>
      </w:r>
      <w:r>
        <w:rPr>
          <w:szCs w:val="24"/>
        </w:rPr>
        <w:t>ов на Площадку АЭС:</w:t>
      </w:r>
    </w:p>
    <w:p w:rsidR="008D73A1" w:rsidRPr="00D60BBF" w:rsidRDefault="008D73A1" w:rsidP="00923257">
      <w:pPr>
        <w:pStyle w:val="BodyText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 xml:space="preserve">производится выгрузка </w:t>
      </w:r>
      <w:r>
        <w:rPr>
          <w:color w:val="000000"/>
          <w:sz w:val="24"/>
          <w:szCs w:val="24"/>
        </w:rPr>
        <w:t xml:space="preserve">деталей </w:t>
      </w:r>
      <w:r w:rsidRPr="00FC56F9">
        <w:rPr>
          <w:sz w:val="24"/>
          <w:szCs w:val="24"/>
        </w:rPr>
        <w:t>трубопровод</w:t>
      </w:r>
      <w:r>
        <w:rPr>
          <w:sz w:val="24"/>
          <w:szCs w:val="24"/>
        </w:rPr>
        <w:t>ов</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D73A1" w:rsidRPr="004C32AF" w:rsidRDefault="008D73A1" w:rsidP="00923257">
      <w:pPr>
        <w:pStyle w:val="21"/>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r>
        <w:rPr>
          <w:bCs/>
          <w:szCs w:val="28"/>
        </w:rPr>
        <w:t>;</w:t>
      </w:r>
    </w:p>
    <w:p w:rsidR="008D73A1" w:rsidRPr="00C25DA2" w:rsidRDefault="008D73A1" w:rsidP="00923257">
      <w:pPr>
        <w:tabs>
          <w:tab w:val="left" w:pos="0"/>
        </w:tabs>
        <w:autoSpaceDE w:val="0"/>
        <w:autoSpaceDN w:val="0"/>
        <w:adjustRightInd w:val="0"/>
        <w:ind w:firstLine="709"/>
        <w:jc w:val="both"/>
      </w:pPr>
      <w:r>
        <w:t>9</w:t>
      </w:r>
      <w:r w:rsidRPr="00983CF2">
        <w:t>.1.3</w:t>
      </w:r>
      <w:r>
        <w:t>. </w:t>
      </w:r>
      <w:r w:rsidRPr="00983CF2">
        <w:t>Доставленн</w:t>
      </w:r>
      <w:r>
        <w:t>ы</w:t>
      </w:r>
      <w:r w:rsidRPr="00983CF2">
        <w:t>е</w:t>
      </w:r>
      <w:r>
        <w:t xml:space="preserve"> перевозчиком детали </w:t>
      </w:r>
      <w:r w:rsidRPr="00FC56F9">
        <w:t>трубопровод</w:t>
      </w:r>
      <w:r>
        <w:t>ов</w:t>
      </w:r>
      <w:r w:rsidRPr="00C16462">
        <w:t xml:space="preserve"> принима</w:t>
      </w:r>
      <w:r>
        <w:t>ю</w:t>
      </w:r>
      <w:r w:rsidRPr="00C16462">
        <w:t xml:space="preserve">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t>;</w:t>
      </w:r>
    </w:p>
    <w:p w:rsidR="008D73A1" w:rsidRDefault="008D73A1" w:rsidP="00923257">
      <w:pPr>
        <w:pStyle w:val="21"/>
        <w:suppressLineNumbers/>
        <w:tabs>
          <w:tab w:val="left" w:pos="0"/>
        </w:tabs>
        <w:suppressAutoHyphens/>
        <w:spacing w:before="0" w:after="0"/>
        <w:ind w:left="0" w:firstLine="709"/>
        <w:rPr>
          <w:szCs w:val="24"/>
        </w:rPr>
      </w:pPr>
      <w:r>
        <w:rPr>
          <w:szCs w:val="24"/>
        </w:rPr>
        <w:t>9.1.4. Детали т</w:t>
      </w:r>
      <w:r w:rsidRPr="00FC56F9">
        <w:rPr>
          <w:szCs w:val="24"/>
        </w:rPr>
        <w:t>рубопровод</w:t>
      </w:r>
      <w:r>
        <w:rPr>
          <w:szCs w:val="24"/>
        </w:rPr>
        <w:t xml:space="preserve">ов проходят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1029"/>
        <w:gridCol w:w="9108"/>
      </w:tblGrid>
      <w:tr w:rsidR="008D73A1" w:rsidTr="00B562BC">
        <w:trPr>
          <w:trHeight w:val="457"/>
        </w:trPr>
        <w:tc>
          <w:tcPr>
            <w:tcW w:w="500" w:type="dxa"/>
          </w:tcPr>
          <w:p w:rsidR="008D73A1" w:rsidRDefault="008D73A1" w:rsidP="00B562BC">
            <w:pPr>
              <w:pStyle w:val="21"/>
              <w:suppressLineNumbers/>
              <w:tabs>
                <w:tab w:val="left" w:pos="0"/>
              </w:tabs>
              <w:suppressAutoHyphens/>
              <w:spacing w:after="0"/>
              <w:ind w:left="0" w:right="24" w:firstLine="709"/>
              <w:jc w:val="right"/>
              <w:rPr>
                <w:szCs w:val="24"/>
              </w:rPr>
            </w:pPr>
            <w:r>
              <w:rPr>
                <w:szCs w:val="24"/>
              </w:rPr>
              <w:t>-</w:t>
            </w:r>
          </w:p>
        </w:tc>
        <w:tc>
          <w:tcPr>
            <w:tcW w:w="9531" w:type="dxa"/>
          </w:tcPr>
          <w:p w:rsidR="008D73A1" w:rsidRDefault="008D73A1" w:rsidP="00B562BC">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8D73A1" w:rsidTr="00B562BC">
        <w:trPr>
          <w:trHeight w:val="362"/>
        </w:trPr>
        <w:tc>
          <w:tcPr>
            <w:tcW w:w="500" w:type="dxa"/>
          </w:tcPr>
          <w:p w:rsidR="008D73A1" w:rsidRDefault="008D73A1" w:rsidP="00B562BC">
            <w:pPr>
              <w:pStyle w:val="21"/>
              <w:suppressLineNumbers/>
              <w:tabs>
                <w:tab w:val="left" w:pos="0"/>
              </w:tabs>
              <w:suppressAutoHyphens/>
              <w:spacing w:after="0"/>
              <w:ind w:left="0" w:right="24" w:firstLine="709"/>
              <w:jc w:val="right"/>
              <w:rPr>
                <w:szCs w:val="24"/>
              </w:rPr>
            </w:pPr>
            <w:r>
              <w:rPr>
                <w:szCs w:val="24"/>
              </w:rPr>
              <w:t>-</w:t>
            </w:r>
          </w:p>
        </w:tc>
        <w:tc>
          <w:tcPr>
            <w:tcW w:w="9531" w:type="dxa"/>
          </w:tcPr>
          <w:p w:rsidR="008D73A1" w:rsidRDefault="008D73A1" w:rsidP="00B562BC">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8D73A1" w:rsidRPr="0077391C" w:rsidRDefault="008D73A1" w:rsidP="00923257">
      <w:pPr>
        <w:shd w:val="clear" w:color="auto" w:fill="FFFFFF"/>
        <w:tabs>
          <w:tab w:val="left" w:pos="0"/>
          <w:tab w:val="left" w:pos="1147"/>
        </w:tabs>
        <w:ind w:left="58" w:firstLine="651"/>
        <w:jc w:val="both"/>
      </w:pPr>
      <w:r w:rsidRPr="0077391C">
        <w:rPr>
          <w:spacing w:val="-6"/>
        </w:rPr>
        <w:t xml:space="preserve">При получении </w:t>
      </w:r>
      <w:r>
        <w:rPr>
          <w:spacing w:val="-6"/>
        </w:rPr>
        <w:t xml:space="preserve">деталей </w:t>
      </w:r>
      <w:r w:rsidRPr="00FC56F9">
        <w:t>трубопровод</w:t>
      </w:r>
      <w:r>
        <w:t>ов</w:t>
      </w:r>
      <w:r w:rsidRPr="0077391C">
        <w:rPr>
          <w:spacing w:val="-6"/>
        </w:rPr>
        <w:t xml:space="preserve">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8D73A1" w:rsidRDefault="008D73A1" w:rsidP="00923257">
      <w:pPr>
        <w:pStyle w:val="BodyTextIndent"/>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 с подписанием акт</w:t>
      </w:r>
      <w:r>
        <w:rPr>
          <w:bCs/>
          <w:color w:val="000000"/>
        </w:rPr>
        <w:t>а</w:t>
      </w:r>
      <w:r w:rsidRPr="00983CF2">
        <w:rPr>
          <w:bCs/>
          <w:color w:val="000000"/>
        </w:rPr>
        <w:t xml:space="preserve"> входного контроля </w:t>
      </w:r>
      <w:r w:rsidRPr="001138D4">
        <w:rPr>
          <w:bCs/>
          <w:color w:val="000000"/>
        </w:rPr>
        <w:t xml:space="preserve">деталей </w:t>
      </w:r>
      <w:r w:rsidRPr="001138D4">
        <w:t>трубопроводов</w:t>
      </w:r>
      <w:r w:rsidRPr="00983CF2" w:rsidDel="00753687">
        <w:rPr>
          <w:bCs/>
          <w:color w:val="000000"/>
        </w:rPr>
        <w:t xml:space="preserve"> </w:t>
      </w:r>
      <w:r w:rsidRPr="00983CF2">
        <w:rPr>
          <w:bCs/>
          <w:color w:val="000000"/>
        </w:rPr>
        <w:t>ВК-1</w:t>
      </w:r>
      <w:r>
        <w:rPr>
          <w:bCs/>
          <w:color w:val="000000"/>
        </w:rPr>
        <w:t xml:space="preserve">. </w:t>
      </w:r>
      <w:r w:rsidRPr="00983CF2">
        <w:rPr>
          <w:bCs/>
          <w:color w:val="000000"/>
        </w:rPr>
        <w:t>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8D73A1" w:rsidRDefault="008D73A1" w:rsidP="00923257">
      <w:pPr>
        <w:pStyle w:val="BodyTextIndent"/>
        <w:widowControl w:val="0"/>
        <w:tabs>
          <w:tab w:val="left" w:pos="0"/>
        </w:tabs>
        <w:suppressAutoHyphens/>
        <w:ind w:left="0" w:firstLine="709"/>
        <w:jc w:val="both"/>
        <w:rPr>
          <w:bCs/>
          <w:color w:val="000000"/>
        </w:rPr>
      </w:pPr>
      <w:r w:rsidRPr="00983CF2">
        <w:rPr>
          <w:bCs/>
          <w:color w:val="000000"/>
        </w:rPr>
        <w:t xml:space="preserve">Входной контроль и приемка </w:t>
      </w:r>
      <w:r w:rsidRPr="001138D4">
        <w:rPr>
          <w:bCs/>
          <w:color w:val="000000"/>
        </w:rPr>
        <w:t xml:space="preserve">деталей </w:t>
      </w:r>
      <w:r w:rsidRPr="001138D4">
        <w:t>трубопроводов</w:t>
      </w:r>
      <w:r w:rsidRPr="00983CF2">
        <w:rPr>
          <w:bCs/>
          <w:color w:val="000000"/>
        </w:rPr>
        <w:t xml:space="preserve">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w:t>
      </w:r>
      <w:r>
        <w:rPr>
          <w:bCs/>
          <w:color w:val="000000"/>
        </w:rPr>
        <w:t xml:space="preserve">деталей </w:t>
      </w:r>
      <w:r w:rsidRPr="00FC56F9">
        <w:t>трубопровод</w:t>
      </w:r>
      <w:r>
        <w:t>ов</w:t>
      </w:r>
      <w:r w:rsidRPr="00983CF2">
        <w:rPr>
          <w:bCs/>
          <w:color w:val="000000"/>
        </w:rPr>
        <w:t xml:space="preserve">,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8D73A1" w:rsidRPr="007E56AC" w:rsidRDefault="008D73A1" w:rsidP="00923257">
      <w:pPr>
        <w:pStyle w:val="BodyTextIndent"/>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7B332B">
        <w:rPr>
          <w:bCs/>
          <w:color w:val="000000"/>
        </w:rPr>
        <w:t>В случае отсутствия постоянного представителя Поставщика на Площадке АЭС, Покупатель для проведения совместной приёмки деталей трубопроводов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r w:rsidRPr="007E56AC">
        <w:rPr>
          <w:bCs/>
          <w:color w:val="000000"/>
        </w:rPr>
        <w:t>.</w:t>
      </w:r>
    </w:p>
    <w:p w:rsidR="008D73A1" w:rsidRPr="007E56AC" w:rsidRDefault="008D73A1" w:rsidP="00923257">
      <w:pPr>
        <w:pStyle w:val="BodyTextIndent"/>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w:t>
      </w:r>
      <w:r w:rsidRPr="001138D4">
        <w:rPr>
          <w:bCs/>
          <w:color w:val="000000"/>
        </w:rPr>
        <w:t xml:space="preserve">деталей </w:t>
      </w:r>
      <w:r w:rsidRPr="001138D4">
        <w:t>трубопроводов</w:t>
      </w:r>
      <w:r>
        <w:rPr>
          <w:bCs/>
          <w:color w:val="000000"/>
        </w:rPr>
        <w:t xml:space="preserve"> </w:t>
      </w:r>
      <w:r w:rsidRPr="007E56AC">
        <w:rPr>
          <w:bCs/>
          <w:color w:val="000000"/>
        </w:rPr>
        <w:t xml:space="preserve">осуществляется в одностороннем порядке. В этом случае односторонний акт, 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будет иметь силу надлежащего доказательства поставки </w:t>
      </w:r>
      <w:r>
        <w:rPr>
          <w:bCs/>
          <w:color w:val="000000"/>
        </w:rPr>
        <w:t xml:space="preserve">деталей </w:t>
      </w:r>
      <w:r w:rsidRPr="00FC56F9">
        <w:t>трубопровод</w:t>
      </w:r>
      <w:r>
        <w:t>ов</w:t>
      </w:r>
      <w:r w:rsidRPr="007E56AC">
        <w:rPr>
          <w:bCs/>
          <w:color w:val="000000"/>
        </w:rPr>
        <w:t xml:space="preserve"> с нарушением условий Договора и/или технической документации на н</w:t>
      </w:r>
      <w:r>
        <w:rPr>
          <w:bCs/>
          <w:color w:val="000000"/>
        </w:rPr>
        <w:t>их</w:t>
      </w:r>
      <w:r w:rsidRPr="007E56AC">
        <w:rPr>
          <w:bCs/>
          <w:color w:val="000000"/>
        </w:rPr>
        <w:t xml:space="preserve">. </w:t>
      </w:r>
    </w:p>
    <w:p w:rsidR="008D73A1" w:rsidRPr="007E56AC" w:rsidRDefault="008D73A1" w:rsidP="00923257">
      <w:pPr>
        <w:shd w:val="clear" w:color="auto" w:fill="FFFFFF"/>
        <w:tabs>
          <w:tab w:val="left" w:pos="0"/>
          <w:tab w:val="left" w:pos="1147"/>
        </w:tabs>
        <w:ind w:left="58" w:firstLine="709"/>
        <w:jc w:val="both"/>
      </w:pPr>
      <w:r>
        <w:t>9.5. </w:t>
      </w:r>
      <w:r w:rsidRPr="007E56AC">
        <w:t xml:space="preserve">Вскрытие тары и упаковки </w:t>
      </w:r>
      <w:r w:rsidRPr="001138D4">
        <w:rPr>
          <w:bCs/>
          <w:color w:val="000000"/>
        </w:rPr>
        <w:t xml:space="preserve">деталей </w:t>
      </w:r>
      <w:r w:rsidRPr="001138D4">
        <w:t>трубопроводов</w:t>
      </w:r>
      <w:r w:rsidRPr="007E56AC">
        <w:t xml:space="preserve">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8D73A1" w:rsidRPr="007E56AC" w:rsidRDefault="008D73A1" w:rsidP="00923257">
      <w:pPr>
        <w:pStyle w:val="BodyTextIndent"/>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w:t>
      </w:r>
      <w:r w:rsidRPr="001138D4">
        <w:rPr>
          <w:bCs/>
          <w:color w:val="000000"/>
        </w:rPr>
        <w:t xml:space="preserve">деталей </w:t>
      </w:r>
      <w:r w:rsidRPr="001138D4">
        <w:t>трубопроводов</w:t>
      </w:r>
      <w:r w:rsidRPr="007E56AC">
        <w:rPr>
          <w:bCs/>
          <w:color w:val="000000"/>
        </w:rPr>
        <w:t>, расконсервация котор</w:t>
      </w:r>
      <w:r>
        <w:rPr>
          <w:bCs/>
          <w:color w:val="000000"/>
        </w:rPr>
        <w:t>ых</w:t>
      </w:r>
      <w:r w:rsidRPr="007E56AC">
        <w:rPr>
          <w:bCs/>
          <w:color w:val="000000"/>
        </w:rPr>
        <w:t xml:space="preserve"> не допускается по условиям хранения, вскрывается непосредственно перед передачей его в монтаж.</w:t>
      </w:r>
    </w:p>
    <w:p w:rsidR="008D73A1" w:rsidRPr="007B332B" w:rsidRDefault="008D73A1" w:rsidP="00923257">
      <w:pPr>
        <w:pStyle w:val="BodyTextIndent"/>
        <w:widowControl w:val="0"/>
        <w:tabs>
          <w:tab w:val="left" w:pos="0"/>
        </w:tabs>
        <w:suppressAutoHyphens/>
        <w:spacing w:after="0"/>
        <w:ind w:left="0" w:firstLine="709"/>
        <w:jc w:val="both"/>
        <w:rPr>
          <w:bCs/>
          <w:color w:val="000000"/>
          <w:spacing w:val="2"/>
        </w:rPr>
      </w:pPr>
      <w:r>
        <w:rPr>
          <w:bCs/>
          <w:color w:val="000000"/>
        </w:rPr>
        <w:t xml:space="preserve">9.7. В случае отсутствия замечаний к </w:t>
      </w:r>
      <w:r w:rsidRPr="001138D4">
        <w:rPr>
          <w:bCs/>
          <w:color w:val="000000"/>
        </w:rPr>
        <w:t xml:space="preserve">деталям </w:t>
      </w:r>
      <w:r w:rsidRPr="001138D4">
        <w:t>трубопроводов</w:t>
      </w:r>
      <w:r>
        <w:t xml:space="preserve"> </w:t>
      </w:r>
      <w:r>
        <w:rPr>
          <w:bCs/>
          <w:color w:val="000000"/>
        </w:rPr>
        <w:t>п</w:t>
      </w:r>
      <w:r w:rsidRPr="007E56AC">
        <w:rPr>
          <w:bCs/>
          <w:color w:val="000000"/>
        </w:rPr>
        <w:t xml:space="preserve">о итогам приёмки </w:t>
      </w:r>
      <w:r>
        <w:rPr>
          <w:bCs/>
          <w:color w:val="000000"/>
        </w:rPr>
        <w:t xml:space="preserve"> деталей </w:t>
      </w:r>
      <w:r w:rsidRPr="00FC56F9">
        <w:t>трубопровод</w:t>
      </w:r>
      <w:r>
        <w:t>ов</w:t>
      </w:r>
      <w:r w:rsidRPr="007E56AC">
        <w:rPr>
          <w:bCs/>
          <w:color w:val="000000"/>
        </w:rPr>
        <w:t xml:space="preserve">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462312">
        <w:rPr>
          <w:bCs/>
          <w:szCs w:val="28"/>
        </w:rPr>
        <w:t xml:space="preserve">Акт </w:t>
      </w:r>
      <w:r w:rsidRPr="007B332B">
        <w:rPr>
          <w:bCs/>
          <w:color w:val="000000"/>
          <w:spacing w:val="2"/>
        </w:rPr>
        <w:t>входного контроля деталей трубопроводов в 2 оригинальных экземплярах, по одному оригинальному экземпляру для каждой участвующей в приемке деталей трубопроводов.</w:t>
      </w:r>
    </w:p>
    <w:p w:rsidR="008D73A1" w:rsidRPr="007B332B" w:rsidRDefault="008D73A1" w:rsidP="00923257">
      <w:pPr>
        <w:pStyle w:val="BodyTextIndent"/>
        <w:widowControl w:val="0"/>
        <w:tabs>
          <w:tab w:val="left" w:pos="0"/>
        </w:tabs>
        <w:suppressAutoHyphens/>
        <w:ind w:left="0" w:firstLine="709"/>
        <w:jc w:val="both"/>
        <w:rPr>
          <w:bCs/>
          <w:color w:val="000000"/>
          <w:spacing w:val="2"/>
        </w:rPr>
      </w:pPr>
      <w:r w:rsidRPr="007B332B">
        <w:rPr>
          <w:bCs/>
          <w:color w:val="000000"/>
          <w:spacing w:val="2"/>
        </w:rPr>
        <w:t>Акт входного контроля деталей трубопроводов должен быть оформлен в течение 3 (Трех) рабочих дней после проведения процедуры приемки деталей трубопроводов по количеству и качеству.</w:t>
      </w:r>
    </w:p>
    <w:p w:rsidR="008D73A1" w:rsidRPr="00216D32" w:rsidRDefault="008D73A1" w:rsidP="00923257">
      <w:pPr>
        <w:pStyle w:val="BodyTextIndent"/>
        <w:widowControl w:val="0"/>
        <w:tabs>
          <w:tab w:val="left" w:pos="0"/>
        </w:tabs>
        <w:suppressAutoHyphens/>
        <w:ind w:left="0" w:firstLine="709"/>
        <w:jc w:val="both"/>
        <w:rPr>
          <w:bCs/>
          <w:color w:val="000000"/>
        </w:rPr>
      </w:pPr>
      <w:r w:rsidRPr="007B332B">
        <w:rPr>
          <w:bCs/>
          <w:color w:val="000000"/>
          <w:spacing w:val="2"/>
        </w:rPr>
        <w:t>При положительных результатах проведения</w:t>
      </w:r>
      <w:r w:rsidRPr="00216D32">
        <w:rPr>
          <w:bCs/>
          <w:color w:val="000000"/>
        </w:rPr>
        <w:t xml:space="preserve">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w:t>
      </w:r>
      <w:r>
        <w:rPr>
          <w:bCs/>
          <w:color w:val="000000"/>
        </w:rPr>
        <w:t>передачу</w:t>
      </w:r>
      <w:r w:rsidRPr="00216D32">
        <w:rPr>
          <w:bCs/>
          <w:color w:val="000000"/>
        </w:rPr>
        <w:t xml:space="preserve"> </w:t>
      </w:r>
      <w:r>
        <w:rPr>
          <w:bCs/>
          <w:color w:val="000000"/>
        </w:rPr>
        <w:t xml:space="preserve">деталей </w:t>
      </w:r>
      <w:r w:rsidRPr="00FC56F9">
        <w:t>трубопровод</w:t>
      </w:r>
      <w:r>
        <w:t>ов</w:t>
      </w:r>
      <w:r>
        <w:rPr>
          <w:bCs/>
          <w:color w:val="000000"/>
        </w:rPr>
        <w:t xml:space="preserve"> с ответственного хранения</w:t>
      </w:r>
      <w:r w:rsidRPr="00216D32">
        <w:rPr>
          <w:bCs/>
          <w:color w:val="000000"/>
        </w:rPr>
        <w:t>.</w:t>
      </w:r>
    </w:p>
    <w:p w:rsidR="008D73A1" w:rsidRPr="007B332B" w:rsidRDefault="008D73A1" w:rsidP="00923257">
      <w:pPr>
        <w:pStyle w:val="BodyTextIndent"/>
        <w:widowControl w:val="0"/>
        <w:tabs>
          <w:tab w:val="left" w:pos="0"/>
        </w:tabs>
        <w:suppressAutoHyphens/>
        <w:ind w:left="0" w:firstLine="709"/>
        <w:jc w:val="both"/>
        <w:rPr>
          <w:bCs/>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w:t>
      </w:r>
      <w:r w:rsidRPr="001138D4">
        <w:rPr>
          <w:bCs/>
          <w:color w:val="000000"/>
        </w:rPr>
        <w:t xml:space="preserve">деталей </w:t>
      </w:r>
      <w:r w:rsidRPr="001138D4">
        <w:t>трубопроводов</w:t>
      </w:r>
      <w:r w:rsidRPr="007E56AC">
        <w:rPr>
          <w:bCs/>
          <w:color w:val="000000"/>
        </w:rPr>
        <w:t xml:space="preserve">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B332B">
        <w:rPr>
          <w:bCs/>
          <w:color w:val="000000"/>
        </w:rPr>
        <w:t xml:space="preserve">Заказчиком. </w:t>
      </w:r>
    </w:p>
    <w:p w:rsidR="008D73A1" w:rsidRPr="007B332B" w:rsidRDefault="008D73A1" w:rsidP="00923257">
      <w:pPr>
        <w:pStyle w:val="BodyTextIndent"/>
        <w:widowControl w:val="0"/>
        <w:tabs>
          <w:tab w:val="left" w:pos="0"/>
        </w:tabs>
        <w:suppressAutoHyphens/>
        <w:ind w:left="0" w:firstLine="709"/>
        <w:jc w:val="both"/>
        <w:rPr>
          <w:bCs/>
          <w:color w:val="000000"/>
        </w:rPr>
      </w:pPr>
      <w:r w:rsidRPr="007B332B">
        <w:rPr>
          <w:bCs/>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8D73A1" w:rsidRDefault="008D73A1" w:rsidP="00923257">
      <w:pPr>
        <w:pStyle w:val="BodyTextIndent"/>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 ВК-2), </w:t>
      </w:r>
      <w:r w:rsidRPr="007E56AC">
        <w:rPr>
          <w:bCs/>
          <w:color w:val="000000"/>
        </w:rPr>
        <w:t xml:space="preserve">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w:t>
      </w:r>
      <w:r>
        <w:rPr>
          <w:bCs/>
          <w:color w:val="000000"/>
        </w:rPr>
        <w:t xml:space="preserve">имеет </w:t>
      </w:r>
      <w:r w:rsidRPr="007E56AC">
        <w:rPr>
          <w:bCs/>
          <w:color w:val="000000"/>
        </w:rPr>
        <w:t xml:space="preserve">силу надлежащего доказательства поставки </w:t>
      </w:r>
      <w:r>
        <w:rPr>
          <w:bCs/>
          <w:color w:val="000000"/>
        </w:rPr>
        <w:t xml:space="preserve">деталей </w:t>
      </w:r>
      <w:r w:rsidRPr="00FC56F9">
        <w:t>трубопровод</w:t>
      </w:r>
      <w:r>
        <w:t>ов</w:t>
      </w:r>
      <w:r w:rsidRPr="007E56AC">
        <w:rPr>
          <w:bCs/>
          <w:color w:val="000000"/>
        </w:rPr>
        <w:t xml:space="preserve"> с нарушением условий Договора и/или технической документации на него.</w:t>
      </w:r>
    </w:p>
    <w:p w:rsidR="008D73A1" w:rsidRPr="00983CF2" w:rsidRDefault="008D73A1" w:rsidP="00923257">
      <w:pPr>
        <w:pStyle w:val="BodyTextIndent"/>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w:t>
      </w:r>
      <w:r w:rsidRPr="001138D4">
        <w:rPr>
          <w:bCs/>
          <w:color w:val="000000"/>
        </w:rPr>
        <w:t xml:space="preserve">деталей </w:t>
      </w:r>
      <w:r w:rsidRPr="001138D4">
        <w:t>трубопроводов</w:t>
      </w:r>
      <w:r w:rsidRPr="00983CF2">
        <w:rPr>
          <w:bCs/>
          <w:color w:val="000000"/>
        </w:rPr>
        <w:t xml:space="preserve"> условиям Договора. </w:t>
      </w:r>
    </w:p>
    <w:p w:rsidR="008D73A1" w:rsidRDefault="008D73A1" w:rsidP="00923257">
      <w:pPr>
        <w:pStyle w:val="BodyTextIndent"/>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w:t>
      </w:r>
      <w:r w:rsidRPr="001138D4">
        <w:rPr>
          <w:bCs/>
          <w:color w:val="000000"/>
        </w:rPr>
        <w:t xml:space="preserve">деталей </w:t>
      </w:r>
      <w:r w:rsidRPr="001138D4">
        <w:t>трубопроводов</w:t>
      </w:r>
      <w:r w:rsidRPr="007E56AC">
        <w:rPr>
          <w:bCs/>
          <w:color w:val="000000"/>
        </w:rPr>
        <w:t xml:space="preserve">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8D73A1" w:rsidRPr="007E56AC" w:rsidRDefault="008D73A1" w:rsidP="00923257">
      <w:pPr>
        <w:pStyle w:val="BodyTextIndent"/>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7E56AC">
        <w:rPr>
          <w:bCs/>
          <w:color w:val="000000"/>
        </w:rPr>
        <w:t xml:space="preserve">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8D73A1" w:rsidRDefault="008D73A1" w:rsidP="00923257">
      <w:pPr>
        <w:pStyle w:val="BodyTextIndent"/>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FF5648">
        <w:rPr>
          <w:bCs/>
          <w:color w:val="000000"/>
        </w:rPr>
        <w:t xml:space="preserve"> вызваны причинами, за которые несет ответственность Поставщ</w:t>
      </w:r>
      <w:r w:rsidRPr="007E56AC">
        <w:rPr>
          <w:bCs/>
          <w:color w:val="000000"/>
        </w:rPr>
        <w:t xml:space="preserve">ик, он в согласованные с Покупателем и Заказчиком </w:t>
      </w:r>
      <w:r w:rsidRPr="00983CF2">
        <w:rPr>
          <w:bCs/>
          <w:color w:val="000000"/>
        </w:rPr>
        <w:t xml:space="preserve">сроки обязан за свой счет восполнить недостачу </w:t>
      </w:r>
      <w:r>
        <w:rPr>
          <w:bCs/>
          <w:color w:val="000000"/>
        </w:rPr>
        <w:t xml:space="preserve">деталей </w:t>
      </w:r>
      <w:r w:rsidRPr="00FC56F9">
        <w:t>трубопровод</w:t>
      </w:r>
      <w:r>
        <w:t>ов</w:t>
      </w:r>
      <w:r w:rsidRPr="00983CF2">
        <w:rPr>
          <w:bCs/>
          <w:color w:val="000000"/>
        </w:rPr>
        <w:t xml:space="preserve">, доукомплектовать </w:t>
      </w:r>
      <w:r>
        <w:rPr>
          <w:bCs/>
          <w:color w:val="000000"/>
        </w:rPr>
        <w:t>их</w:t>
      </w:r>
      <w:r w:rsidRPr="00983CF2">
        <w:rPr>
          <w:bCs/>
          <w:color w:val="000000"/>
        </w:rPr>
        <w:t xml:space="preserve">, устранить несоответствие </w:t>
      </w:r>
      <w:r>
        <w:rPr>
          <w:bCs/>
          <w:color w:val="000000"/>
        </w:rPr>
        <w:t xml:space="preserve">деталей </w:t>
      </w:r>
      <w:r w:rsidRPr="00FC56F9">
        <w:t>трубопровод</w:t>
      </w:r>
      <w:r>
        <w:t>ов</w:t>
      </w:r>
      <w:r w:rsidRPr="00983CF2">
        <w:rPr>
          <w:bCs/>
          <w:color w:val="000000"/>
        </w:rPr>
        <w:t xml:space="preserve">. Течение </w:t>
      </w:r>
      <w:r w:rsidRPr="00462312">
        <w:rPr>
          <w:bCs/>
          <w:color w:val="000000"/>
        </w:rPr>
        <w:t>этого срока начинается с даты подписания Акта входного контроля.</w:t>
      </w:r>
    </w:p>
    <w:p w:rsidR="008D73A1" w:rsidRPr="00DA4835" w:rsidRDefault="008D73A1" w:rsidP="00923257">
      <w:pPr>
        <w:pStyle w:val="BodyTextIndent"/>
        <w:widowControl w:val="0"/>
        <w:tabs>
          <w:tab w:val="left" w:pos="0"/>
          <w:tab w:val="left" w:pos="540"/>
        </w:tabs>
        <w:suppressAutoHyphens/>
        <w:ind w:left="0" w:firstLine="709"/>
        <w:jc w:val="both"/>
        <w:rPr>
          <w:bCs/>
          <w:color w:val="000000"/>
        </w:rPr>
      </w:pPr>
      <w:r>
        <w:rPr>
          <w:bCs/>
          <w:color w:val="000000"/>
        </w:rPr>
        <w:t>9</w:t>
      </w:r>
      <w:r w:rsidRPr="00462312">
        <w:rPr>
          <w:bCs/>
          <w:color w:val="000000"/>
        </w:rPr>
        <w:t>.12. </w:t>
      </w:r>
      <w:r>
        <w:rPr>
          <w:bCs/>
          <w:color w:val="000000"/>
        </w:rPr>
        <w:t>Детали т</w:t>
      </w:r>
      <w:r w:rsidRPr="005D5801">
        <w:rPr>
          <w:bCs/>
          <w:color w:val="000000"/>
        </w:rPr>
        <w:t>рубопровод</w:t>
      </w:r>
      <w:r>
        <w:rPr>
          <w:bCs/>
          <w:color w:val="000000"/>
        </w:rPr>
        <w:t>ов</w:t>
      </w:r>
      <w:r w:rsidRPr="00462312">
        <w:rPr>
          <w:bCs/>
          <w:color w:val="000000"/>
        </w:rPr>
        <w:t>, несоответствующее по качеству условиям настоящего Договора, подлеж</w:t>
      </w:r>
      <w:r>
        <w:rPr>
          <w:bCs/>
          <w:color w:val="000000"/>
        </w:rPr>
        <w:t>а</w:t>
      </w:r>
      <w:r w:rsidRPr="00462312">
        <w:rPr>
          <w:bCs/>
          <w:color w:val="000000"/>
        </w:rPr>
        <w:t>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w:t>
      </w:r>
      <w:r w:rsidRPr="00983CF2">
        <w:rPr>
          <w:bCs/>
          <w:color w:val="000000"/>
        </w:rPr>
        <w:t>роля</w:t>
      </w:r>
      <w:r>
        <w:rPr>
          <w:bCs/>
          <w:color w:val="000000"/>
        </w:rPr>
        <w:t>.</w:t>
      </w:r>
    </w:p>
    <w:p w:rsidR="008D73A1" w:rsidRPr="007B332B" w:rsidRDefault="008D73A1" w:rsidP="00923257">
      <w:pPr>
        <w:pStyle w:val="BodyTextIndent"/>
        <w:widowControl w:val="0"/>
        <w:tabs>
          <w:tab w:val="left" w:pos="0"/>
        </w:tabs>
        <w:suppressAutoHyphens/>
        <w:ind w:left="0" w:firstLine="709"/>
        <w:jc w:val="both"/>
        <w:rPr>
          <w:bCs/>
          <w:color w:val="000000"/>
        </w:rPr>
      </w:pPr>
      <w:r w:rsidRPr="007B332B">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8D73A1" w:rsidRDefault="008D73A1" w:rsidP="00923257">
      <w:pPr>
        <w:shd w:val="clear" w:color="auto" w:fill="FFFFFF"/>
        <w:tabs>
          <w:tab w:val="left" w:pos="0"/>
        </w:tabs>
        <w:ind w:left="3360" w:firstLine="709"/>
        <w:jc w:val="both"/>
        <w:rPr>
          <w:b/>
          <w:bCs/>
          <w:spacing w:val="-1"/>
        </w:rPr>
      </w:pPr>
    </w:p>
    <w:p w:rsidR="008D73A1" w:rsidRDefault="008D73A1" w:rsidP="00923257">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8D73A1" w:rsidRDefault="008D73A1" w:rsidP="00923257">
      <w:pPr>
        <w:shd w:val="clear" w:color="auto" w:fill="FFFFFF"/>
        <w:tabs>
          <w:tab w:val="left" w:pos="0"/>
        </w:tabs>
        <w:ind w:left="3360" w:firstLine="709"/>
        <w:jc w:val="both"/>
        <w:rPr>
          <w:b/>
          <w:bCs/>
          <w:spacing w:val="-1"/>
        </w:rPr>
      </w:pPr>
    </w:p>
    <w:p w:rsidR="008D73A1" w:rsidRPr="0077391C" w:rsidRDefault="008D73A1" w:rsidP="00923257">
      <w:pPr>
        <w:shd w:val="clear" w:color="auto" w:fill="FFFFFF"/>
        <w:tabs>
          <w:tab w:val="left" w:pos="0"/>
          <w:tab w:val="left" w:pos="1238"/>
        </w:tabs>
        <w:ind w:left="43" w:right="14" w:firstLine="709"/>
        <w:jc w:val="both"/>
      </w:pPr>
      <w:r>
        <w:t>10.1. </w:t>
      </w:r>
      <w:r w:rsidRPr="0077391C">
        <w:t xml:space="preserve">Гарантия качества распространяется на все </w:t>
      </w:r>
      <w:r>
        <w:t xml:space="preserve">детали </w:t>
      </w:r>
      <w:r w:rsidRPr="00FC56F9">
        <w:t>трубопровод</w:t>
      </w:r>
      <w:r>
        <w:t>ов</w:t>
      </w:r>
      <w:r w:rsidRPr="0077391C">
        <w:t>, поставляем</w:t>
      </w:r>
      <w:r>
        <w:t>ы</w:t>
      </w:r>
      <w:r w:rsidRPr="0077391C">
        <w:t>е</w:t>
      </w:r>
      <w:r w:rsidRPr="0077391C">
        <w:br/>
        <w:t>Поставщиком по настоящему Договору.</w:t>
      </w:r>
    </w:p>
    <w:p w:rsidR="008D73A1" w:rsidRPr="0077391C" w:rsidRDefault="008D73A1" w:rsidP="00923257">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деталей </w:t>
      </w:r>
      <w:r w:rsidRPr="00FC56F9">
        <w:t>трубопровод</w:t>
      </w:r>
      <w:r>
        <w:t>ов</w:t>
      </w:r>
      <w:r w:rsidRPr="0077391C">
        <w:t xml:space="preserve"> либо несоответствия </w:t>
      </w:r>
      <w:r>
        <w:t xml:space="preserve">деталей </w:t>
      </w:r>
      <w:r w:rsidRPr="00FC56F9">
        <w:t>трубопровод</w:t>
      </w:r>
      <w:r>
        <w:t>ов</w:t>
      </w:r>
      <w:r w:rsidRPr="0077391C">
        <w:t xml:space="preserve"> </w:t>
      </w:r>
      <w:r>
        <w:t xml:space="preserve">Рабочей документации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8D73A1" w:rsidRPr="0077391C" w:rsidRDefault="008D73A1" w:rsidP="00923257">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8D73A1" w:rsidRPr="0077391C" w:rsidRDefault="008D73A1" w:rsidP="00923257">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t xml:space="preserve">детали </w:t>
      </w:r>
      <w:r w:rsidRPr="00FC56F9">
        <w:t>трубопровод</w:t>
      </w:r>
      <w:r>
        <w:t>ов</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Pr>
          <w:spacing w:val="-1"/>
        </w:rPr>
        <w:t xml:space="preserve">детали </w:t>
      </w:r>
      <w:r w:rsidRPr="00FC56F9">
        <w:t>трубопровод</w:t>
      </w:r>
      <w:r>
        <w:t>ов</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8D73A1" w:rsidRPr="0077391C" w:rsidRDefault="008D73A1" w:rsidP="00923257">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D73A1" w:rsidRPr="00086A7F" w:rsidRDefault="008D73A1" w:rsidP="00923257">
      <w:pPr>
        <w:shd w:val="clear" w:color="auto" w:fill="FFFFFF"/>
        <w:tabs>
          <w:tab w:val="left" w:pos="0"/>
          <w:tab w:val="left" w:pos="1128"/>
        </w:tabs>
        <w:ind w:left="14" w:right="-1" w:firstLine="709"/>
        <w:jc w:val="both"/>
      </w:pPr>
      <w:r w:rsidRPr="00995CB4">
        <w:t>1</w:t>
      </w:r>
      <w:r>
        <w:t>0</w:t>
      </w:r>
      <w:r w:rsidRPr="00995CB4">
        <w:t xml:space="preserve">.5. </w:t>
      </w:r>
      <w:r>
        <w:t>Гарантийный срок на поставленные детали трубопроводы, в том числе на детали трубопроводов, поставленные взамен дефектных</w:t>
      </w:r>
      <w:r w:rsidRPr="00086A7F">
        <w:t>,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D73A1" w:rsidRDefault="008D73A1" w:rsidP="0092325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Pr="00CB7B41">
        <w:rPr>
          <w:b/>
        </w:rPr>
        <w:t>30.06.201</w:t>
      </w:r>
      <w:r>
        <w:rPr>
          <w:b/>
        </w:rPr>
        <w:t>4</w:t>
      </w:r>
      <w:r w:rsidRPr="00CB7B41">
        <w:rPr>
          <w:b/>
        </w:rPr>
        <w:t>г</w:t>
      </w:r>
      <w:r>
        <w:rPr>
          <w:b/>
          <w:bCs/>
          <w:spacing w:val="-1"/>
        </w:rPr>
        <w:t>.</w:t>
      </w:r>
    </w:p>
    <w:p w:rsidR="008D73A1" w:rsidRPr="00E531FD" w:rsidRDefault="008D73A1" w:rsidP="00923257">
      <w:pPr>
        <w:shd w:val="clear" w:color="auto" w:fill="FFFFFF"/>
        <w:tabs>
          <w:tab w:val="left" w:pos="0"/>
          <w:tab w:val="left" w:pos="1128"/>
        </w:tabs>
        <w:ind w:left="14" w:right="38" w:firstLine="709"/>
        <w:jc w:val="both"/>
        <w:rPr>
          <w:spacing w:val="-1"/>
        </w:rPr>
      </w:pPr>
    </w:p>
    <w:p w:rsidR="008D73A1" w:rsidRPr="006943EC" w:rsidRDefault="008D73A1" w:rsidP="00923257">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8D73A1" w:rsidRPr="006943EC" w:rsidRDefault="008D73A1" w:rsidP="00923257">
      <w:pPr>
        <w:shd w:val="clear" w:color="auto" w:fill="FFFFFF"/>
        <w:tabs>
          <w:tab w:val="left" w:pos="0"/>
        </w:tabs>
        <w:ind w:left="3005" w:firstLine="709"/>
        <w:jc w:val="both"/>
        <w:rPr>
          <w:b/>
          <w:bCs/>
          <w:spacing w:val="-1"/>
        </w:rPr>
      </w:pPr>
    </w:p>
    <w:p w:rsidR="008D73A1" w:rsidRDefault="008D73A1" w:rsidP="00923257">
      <w:pPr>
        <w:pStyle w:val="BodyText"/>
        <w:keepLines/>
        <w:tabs>
          <w:tab w:val="left" w:pos="0"/>
          <w:tab w:val="left" w:pos="993"/>
          <w:tab w:val="left" w:pos="1134"/>
          <w:tab w:val="left" w:pos="1276"/>
        </w:tabs>
        <w:spacing w:after="0"/>
        <w:ind w:firstLine="720"/>
        <w:jc w:val="both"/>
      </w:pPr>
      <w:r>
        <w:t xml:space="preserve">11.1. Если Поставщик не смог поставить детали </w:t>
      </w:r>
      <w:r w:rsidRPr="00FC56F9">
        <w:t>трубопровод</w:t>
      </w:r>
      <w:r>
        <w:t xml:space="preserve">ов и/или техническую документацию на детали </w:t>
      </w:r>
      <w:r w:rsidRPr="00FC56F9">
        <w:t>трубопровод</w:t>
      </w:r>
      <w:r>
        <w:t xml:space="preserve">ов и/или товаросопроводительную документацию на детали </w:t>
      </w:r>
      <w:r w:rsidRPr="00FC56F9">
        <w:t>трубопровод</w:t>
      </w:r>
      <w:r>
        <w:t>ов</w:t>
      </w:r>
      <w:r w:rsidRPr="00AC527E">
        <w:t xml:space="preserve"> </w:t>
      </w:r>
      <w:r w:rsidRPr="00AC527E">
        <w:rPr>
          <w:szCs w:val="28"/>
        </w:rPr>
        <w:t xml:space="preserve">в сроки, указанные </w:t>
      </w:r>
      <w:r w:rsidRPr="005D5801">
        <w:t>в Приложениях № 1 и № 2 к Договору</w:t>
      </w:r>
      <w:r w:rsidRPr="00AC527E">
        <w:t xml:space="preserve">, Покупатель вправе потребовать </w:t>
      </w:r>
      <w:r>
        <w:t>от</w:t>
      </w:r>
      <w:r w:rsidRPr="00AC527E">
        <w:t xml:space="preserve"> Поставщика уплаты неустойки в размере 0,03 % (</w:t>
      </w:r>
      <w:r>
        <w:t>н</w:t>
      </w:r>
      <w:r w:rsidRPr="00AC527E">
        <w:t>оль целых три сотых процента) соответственно от цены не поставленн</w:t>
      </w:r>
      <w:r>
        <w:t>ых</w:t>
      </w:r>
      <w:r w:rsidRPr="00AC527E">
        <w:t xml:space="preserve"> в срок </w:t>
      </w:r>
      <w:r>
        <w:t xml:space="preserve">деталей </w:t>
      </w:r>
      <w:r w:rsidRPr="00FC56F9">
        <w:t>трубопровод</w:t>
      </w:r>
      <w:r>
        <w:t xml:space="preserve">ов </w:t>
      </w:r>
      <w:r w:rsidRPr="00AC527E">
        <w:t xml:space="preserve">или цены </w:t>
      </w:r>
      <w:r>
        <w:t xml:space="preserve">деталей </w:t>
      </w:r>
      <w:r w:rsidRPr="00FC56F9">
        <w:t>трубопровод</w:t>
      </w:r>
      <w:r>
        <w:t>ов</w:t>
      </w:r>
      <w:r w:rsidRPr="00AC527E">
        <w:t>, для котор</w:t>
      </w:r>
      <w:r>
        <w:t>ых</w:t>
      </w:r>
      <w:r w:rsidRPr="00AC527E">
        <w:t xml:space="preserve"> не поставлена в срок </w:t>
      </w:r>
      <w:r>
        <w:t>т</w:t>
      </w:r>
      <w:r w:rsidRPr="00AC527E">
        <w:t>ехническая или товаросопроводительная документация</w:t>
      </w:r>
      <w:r>
        <w:t>,</w:t>
      </w:r>
      <w:r w:rsidRPr="00AC527E">
        <w:t xml:space="preserve"> за каждый день просрочки.</w:t>
      </w:r>
    </w:p>
    <w:p w:rsidR="008D73A1" w:rsidRDefault="008D73A1" w:rsidP="00923257">
      <w:pPr>
        <w:pStyle w:val="BodyText"/>
        <w:keepLines/>
        <w:tabs>
          <w:tab w:val="left" w:pos="0"/>
          <w:tab w:val="left" w:pos="993"/>
          <w:tab w:val="left" w:pos="1134"/>
          <w:tab w:val="left" w:pos="1276"/>
        </w:tabs>
        <w:spacing w:after="0"/>
        <w:ind w:firstLine="720"/>
        <w:jc w:val="both"/>
      </w:pPr>
      <w:r>
        <w:t xml:space="preserve">11.2. Уплата неустойки не освобождает Стороны от выполнения обязательств по Договору. </w:t>
      </w:r>
    </w:p>
    <w:p w:rsidR="008D73A1" w:rsidRPr="00C7008E" w:rsidRDefault="008D73A1" w:rsidP="00923257">
      <w:pPr>
        <w:pStyle w:val="BodyText"/>
        <w:keepLines/>
        <w:tabs>
          <w:tab w:val="left" w:pos="0"/>
          <w:tab w:val="left" w:pos="993"/>
          <w:tab w:val="left" w:pos="1134"/>
          <w:tab w:val="left" w:pos="1276"/>
        </w:tabs>
        <w:spacing w:after="0"/>
        <w:ind w:firstLine="720"/>
        <w:jc w:val="both"/>
      </w:pPr>
      <w:r>
        <w:t xml:space="preserve">11.3. При просрочке поставки деталей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деталей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w:t>
      </w:r>
      <w:r>
        <w:t>1</w:t>
      </w:r>
      <w:r w:rsidRPr="00C7008E">
        <w:t>.1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8D73A1" w:rsidRPr="00E531FD" w:rsidRDefault="008D73A1" w:rsidP="00923257">
      <w:pPr>
        <w:pStyle w:val="BodyText"/>
        <w:keepLines/>
        <w:tabs>
          <w:tab w:val="left" w:pos="0"/>
          <w:tab w:val="left" w:pos="1276"/>
        </w:tabs>
        <w:spacing w:after="0"/>
        <w:ind w:firstLine="709"/>
        <w:jc w:val="both"/>
      </w:pPr>
      <w:r>
        <w:t xml:space="preserve">11.4.  В случаях, если по вине Поставщика поставленные детали </w:t>
      </w:r>
      <w:r w:rsidRPr="00FC56F9">
        <w:t>трубопровод</w:t>
      </w:r>
      <w:r>
        <w:t xml:space="preserve">ов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деталей </w:t>
      </w:r>
      <w:r w:rsidRPr="00FC56F9">
        <w:t>трубопровод</w:t>
      </w:r>
      <w:r>
        <w:t xml:space="preserve">ов, возникшие по вине Поставщика, Поставщик выплатит Покупателю неустойку в размере 10 % (десять процентов) соответственно от цены деталей </w:t>
      </w:r>
      <w:r w:rsidRPr="00FC56F9">
        <w:t>трубопровод</w:t>
      </w:r>
      <w:r>
        <w:t xml:space="preserve">ов ненадлежащего качества и/или комплектности или от цены деталей </w:t>
      </w:r>
      <w:r w:rsidRPr="00FC56F9">
        <w:t>трубопровод</w:t>
      </w:r>
      <w:r>
        <w:t xml:space="preserve">ов, для которых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деталей </w:t>
      </w:r>
      <w:r w:rsidRPr="00FC56F9">
        <w:t>трубопровод</w:t>
      </w:r>
      <w:r>
        <w:t xml:space="preserve">ов и/или технической документации и/или товаросопроводительной документации. </w:t>
      </w:r>
    </w:p>
    <w:p w:rsidR="008D73A1" w:rsidRDefault="008D73A1" w:rsidP="00923257">
      <w:pPr>
        <w:pStyle w:val="BodyText"/>
        <w:keepLines/>
        <w:tabs>
          <w:tab w:val="left" w:pos="0"/>
        </w:tabs>
        <w:spacing w:after="0"/>
        <w:ind w:firstLine="709"/>
        <w:jc w:val="both"/>
      </w:pPr>
      <w:r>
        <w:t xml:space="preserve">11.5. Поставщик несет ответственность за соответствие поставленных деталей </w:t>
      </w:r>
      <w:r w:rsidRPr="00FC56F9">
        <w:t>трубопровод</w:t>
      </w:r>
      <w:r>
        <w:t xml:space="preserve">ов Рабочей документации, техническим условиям и иной технической документации. Если в течение Гарантийного срока, определенного Договором, выявляется несоответствие поставленных деталей </w:t>
      </w:r>
      <w:r w:rsidRPr="00FC56F9">
        <w:t>трубопровод</w:t>
      </w:r>
      <w:r>
        <w:t>ов Рабочей документации,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D73A1" w:rsidRDefault="008D73A1" w:rsidP="00923257">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D73A1" w:rsidRDefault="008D73A1" w:rsidP="00923257">
      <w:pPr>
        <w:pStyle w:val="BodyText"/>
        <w:keepLines/>
        <w:tabs>
          <w:tab w:val="left" w:pos="0"/>
        </w:tabs>
        <w:ind w:firstLine="709"/>
        <w:jc w:val="both"/>
      </w:pPr>
      <w:r>
        <w:rPr>
          <w:color w:val="000000"/>
        </w:rPr>
        <w:t xml:space="preserve">11.7.  В случае нарушения Поставщиком сроков поставки деталей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деталей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деталей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11.11. Договора.</w:t>
      </w:r>
    </w:p>
    <w:p w:rsidR="008D73A1" w:rsidRDefault="008D73A1" w:rsidP="00923257">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8D73A1" w:rsidRDefault="008D73A1" w:rsidP="00923257">
      <w:pPr>
        <w:pStyle w:val="BodyText"/>
        <w:keepLines/>
        <w:tabs>
          <w:tab w:val="left" w:pos="0"/>
        </w:tabs>
        <w:ind w:firstLine="720"/>
        <w:jc w:val="both"/>
      </w:pPr>
      <w:r>
        <w:t xml:space="preserve">11.9. Поставщик несет ответственность за повреждение или утрату деталей </w:t>
      </w:r>
      <w:r w:rsidRPr="00FC56F9">
        <w:t>трубопровод</w:t>
      </w:r>
      <w:r>
        <w:t xml:space="preserve">ов при их транспортировке и хранении, вызванное ненадлежащей или неправильной упаковкой или маркировкой деталей </w:t>
      </w:r>
      <w:r w:rsidRPr="00FC56F9">
        <w:t>трубопровод</w:t>
      </w:r>
      <w:r>
        <w:t>ов, а также ненадлежащим оформлением товаросопроводительной документации.</w:t>
      </w:r>
    </w:p>
    <w:p w:rsidR="008D73A1" w:rsidRPr="0022248B" w:rsidRDefault="008D73A1" w:rsidP="00923257">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 xml:space="preserve">от стоимости </w:t>
      </w:r>
      <w:r>
        <w:t xml:space="preserve">поставленных деталей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8D73A1" w:rsidRPr="0022248B" w:rsidRDefault="008D73A1" w:rsidP="00923257">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D73A1" w:rsidRPr="0022248B" w:rsidRDefault="008D73A1" w:rsidP="00923257">
      <w:pPr>
        <w:pStyle w:val="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D73A1" w:rsidRDefault="008D73A1" w:rsidP="0092325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D73A1" w:rsidRPr="000E7230" w:rsidRDefault="008D73A1" w:rsidP="00923257">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w:t>
      </w:r>
      <w:r>
        <w:t>ы</w:t>
      </w:r>
      <w:r w:rsidRPr="00AF73B1">
        <w:t xml:space="preserve">е </w:t>
      </w:r>
      <w:r>
        <w:t xml:space="preserve">детали </w:t>
      </w:r>
      <w:r w:rsidRPr="00FC56F9">
        <w:t>трубопровод</w:t>
      </w:r>
      <w:r>
        <w:t xml:space="preserve">ов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но не более 2 % </w:t>
      </w:r>
      <w:r>
        <w:t xml:space="preserve">(два процента) </w:t>
      </w:r>
      <w:r w:rsidRPr="00894DE2">
        <w:t>от невыплаченной в срок суммы.</w:t>
      </w:r>
      <w:r>
        <w:t xml:space="preserve"> </w:t>
      </w:r>
    </w:p>
    <w:p w:rsidR="008D73A1" w:rsidRDefault="008D73A1" w:rsidP="00923257">
      <w:pPr>
        <w:autoSpaceDE w:val="0"/>
        <w:autoSpaceDN w:val="0"/>
        <w:adjustRightInd w:val="0"/>
        <w:ind w:firstLine="720"/>
        <w:jc w:val="both"/>
      </w:pPr>
      <w:r w:rsidRPr="00417586">
        <w:t>1</w:t>
      </w:r>
      <w:r>
        <w:t>1</w:t>
      </w:r>
      <w:r w:rsidRPr="00417586">
        <w:t>.12</w:t>
      </w:r>
      <w:r>
        <w:t>.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8D73A1" w:rsidRPr="005B6497" w:rsidRDefault="008D73A1" w:rsidP="00923257">
      <w:pPr>
        <w:tabs>
          <w:tab w:val="left" w:pos="0"/>
        </w:tabs>
        <w:spacing w:line="240" w:lineRule="atLeast"/>
        <w:ind w:firstLine="709"/>
        <w:jc w:val="both"/>
      </w:pPr>
      <w:r>
        <w:t>11.13.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деталей трубопроводов с замечаниями входного контроля за каждый день просрочки.</w:t>
      </w:r>
    </w:p>
    <w:p w:rsidR="008D73A1" w:rsidRDefault="008D73A1" w:rsidP="00923257">
      <w:pPr>
        <w:autoSpaceDE w:val="0"/>
        <w:autoSpaceDN w:val="0"/>
        <w:adjustRightInd w:val="0"/>
        <w:ind w:firstLine="720"/>
        <w:jc w:val="both"/>
      </w:pPr>
      <w:r w:rsidRPr="00A859FC">
        <w:t>1</w:t>
      </w:r>
      <w:r>
        <w:t>1</w:t>
      </w:r>
      <w:r w:rsidRPr="00A859FC">
        <w:t>.1</w:t>
      </w:r>
      <w:r>
        <w:t>4</w:t>
      </w:r>
      <w:r w:rsidRPr="00A859FC">
        <w:t xml:space="preserve">. Поставщик обязуется возместить убытки Покупателя в случае поставки </w:t>
      </w:r>
      <w:r>
        <w:t>деталей трубопроводов</w:t>
      </w:r>
      <w:r w:rsidRPr="00A859FC">
        <w:t>, не соответствующ</w:t>
      </w:r>
      <w:r>
        <w:t xml:space="preserve">их </w:t>
      </w:r>
      <w:r w:rsidRPr="00A859FC">
        <w:t>требованиям ГОСТ Р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8D73A1" w:rsidRDefault="008D73A1" w:rsidP="00923257">
      <w:pPr>
        <w:autoSpaceDE w:val="0"/>
        <w:autoSpaceDN w:val="0"/>
        <w:adjustRightInd w:val="0"/>
        <w:ind w:firstLine="720"/>
        <w:jc w:val="both"/>
      </w:pPr>
      <w:r>
        <w:t xml:space="preserve">11.15. </w:t>
      </w:r>
      <w:r w:rsidRPr="00CD3800">
        <w:t>В случае незанесения Поставщиком информации о поставляем</w:t>
      </w:r>
      <w:r>
        <w:t xml:space="preserve">ых деталях трубопроводов </w:t>
      </w:r>
      <w:r w:rsidRPr="00CD3800">
        <w:t xml:space="preserve">в </w:t>
      </w:r>
      <w:r>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8D73A1" w:rsidRPr="005D5801" w:rsidRDefault="008D73A1" w:rsidP="00923257">
      <w:pPr>
        <w:tabs>
          <w:tab w:val="left" w:pos="0"/>
        </w:tabs>
        <w:spacing w:line="240" w:lineRule="atLeast"/>
        <w:ind w:firstLine="709"/>
        <w:jc w:val="both"/>
      </w:pPr>
      <w:r>
        <w:t xml:space="preserve">11.16. </w:t>
      </w:r>
      <w:r w:rsidRPr="005D5801">
        <w:t xml:space="preserve">За нарушение условий п.п. </w:t>
      </w:r>
      <w:r>
        <w:t>7</w:t>
      </w:r>
      <w:r w:rsidRPr="005D5801">
        <w:t>.1.</w:t>
      </w:r>
      <w:r>
        <w:t>4</w:t>
      </w:r>
      <w:r w:rsidRPr="005D5801">
        <w:t xml:space="preserve"> и </w:t>
      </w:r>
      <w:r>
        <w:t>7</w:t>
      </w:r>
      <w:r w:rsidRPr="005D5801">
        <w:t>.1.</w:t>
      </w:r>
      <w:r>
        <w:t>25</w:t>
      </w:r>
      <w:r w:rsidRPr="005D5801">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D73A1" w:rsidRDefault="008D73A1" w:rsidP="00923257">
      <w:pPr>
        <w:tabs>
          <w:tab w:val="left" w:pos="0"/>
        </w:tabs>
        <w:ind w:firstLine="709"/>
        <w:jc w:val="both"/>
      </w:pPr>
      <w:r w:rsidRPr="006E5381">
        <w:t>11.17.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непредставленный документ.</w:t>
      </w:r>
    </w:p>
    <w:p w:rsidR="008D73A1" w:rsidRPr="006E5381" w:rsidRDefault="008D73A1" w:rsidP="00923257">
      <w:pPr>
        <w:tabs>
          <w:tab w:val="left" w:pos="0"/>
        </w:tabs>
        <w:ind w:firstLine="709"/>
        <w:jc w:val="both"/>
      </w:pPr>
      <w:r w:rsidRPr="000376B6">
        <w:t xml:space="preserve">11.18. За нарушение условий п. </w:t>
      </w:r>
      <w:r>
        <w:t>7</w:t>
      </w:r>
      <w:r w:rsidRPr="000376B6">
        <w:t>.1.2</w:t>
      </w:r>
      <w:r>
        <w:t>5</w:t>
      </w:r>
      <w:r w:rsidRPr="000376B6">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D73A1" w:rsidRDefault="008D73A1" w:rsidP="00923257">
      <w:pPr>
        <w:tabs>
          <w:tab w:val="left" w:pos="0"/>
        </w:tabs>
        <w:spacing w:line="240" w:lineRule="atLeast"/>
        <w:ind w:firstLine="709"/>
        <w:jc w:val="both"/>
      </w:pPr>
    </w:p>
    <w:p w:rsidR="008D73A1" w:rsidRPr="00417586" w:rsidRDefault="008D73A1" w:rsidP="00923257">
      <w:pPr>
        <w:tabs>
          <w:tab w:val="left" w:pos="0"/>
        </w:tabs>
        <w:spacing w:line="240" w:lineRule="atLeast"/>
        <w:ind w:firstLine="709"/>
        <w:jc w:val="both"/>
      </w:pPr>
    </w:p>
    <w:p w:rsidR="008D73A1" w:rsidRDefault="008D73A1" w:rsidP="00923257">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D73A1" w:rsidRDefault="008D73A1" w:rsidP="00923257">
      <w:pPr>
        <w:shd w:val="clear" w:color="auto" w:fill="FFFFFF"/>
        <w:tabs>
          <w:tab w:val="left" w:pos="0"/>
        </w:tabs>
        <w:ind w:firstLine="709"/>
        <w:jc w:val="center"/>
        <w:rPr>
          <w:b/>
          <w:bCs/>
          <w:spacing w:val="-1"/>
        </w:rPr>
      </w:pPr>
    </w:p>
    <w:p w:rsidR="008D73A1" w:rsidRDefault="008D73A1" w:rsidP="00193149">
      <w:pPr>
        <w:pStyle w:val="21"/>
        <w:suppressLineNumbers/>
        <w:tabs>
          <w:tab w:val="clear" w:pos="709"/>
          <w:tab w:val="left" w:pos="0"/>
        </w:tabs>
        <w:suppressAutoHyphens/>
        <w:spacing w:before="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D73A1" w:rsidRDefault="008D73A1" w:rsidP="00193149">
      <w:pPr>
        <w:pStyle w:val="21"/>
        <w:suppressLineNumbers/>
        <w:tabs>
          <w:tab w:val="left" w:pos="0"/>
        </w:tabs>
        <w:suppressAutoHyphens/>
        <w:spacing w:before="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D73A1" w:rsidRDefault="008D73A1" w:rsidP="00193149">
      <w:pPr>
        <w:pStyle w:val="BodyTextIndent3"/>
        <w:tabs>
          <w:tab w:val="left" w:pos="0"/>
          <w:tab w:val="left" w:pos="1080"/>
          <w:tab w:val="left" w:pos="1620"/>
        </w:tabs>
        <w:ind w:left="0" w:firstLine="709"/>
        <w:jc w:val="both"/>
        <w:rPr>
          <w:sz w:val="24"/>
          <w:szCs w:val="24"/>
        </w:rPr>
      </w:pPr>
      <w:r>
        <w:rPr>
          <w:sz w:val="24"/>
          <w:szCs w:val="24"/>
        </w:rPr>
        <w:t>12.3.  </w:t>
      </w:r>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D73A1" w:rsidRDefault="008D73A1" w:rsidP="00193149">
      <w:pPr>
        <w:pStyle w:val="21"/>
        <w:suppressLineNumbers/>
        <w:tabs>
          <w:tab w:val="left" w:pos="0"/>
        </w:tabs>
        <w:suppressAutoHyphens/>
        <w:spacing w:before="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D73A1" w:rsidRPr="0077391C" w:rsidRDefault="008D73A1" w:rsidP="00193149">
      <w:pPr>
        <w:widowControl w:val="0"/>
        <w:shd w:val="clear" w:color="auto" w:fill="FFFFFF"/>
        <w:tabs>
          <w:tab w:val="left" w:pos="0"/>
        </w:tabs>
        <w:autoSpaceDE w:val="0"/>
        <w:autoSpaceDN w:val="0"/>
        <w:adjustRightInd w:val="0"/>
        <w:spacing w:after="12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8D73A1" w:rsidRDefault="008D73A1" w:rsidP="00193149">
      <w:pPr>
        <w:shd w:val="clear" w:color="auto" w:fill="FFFFFF"/>
        <w:tabs>
          <w:tab w:val="left" w:pos="0"/>
          <w:tab w:val="left" w:pos="1099"/>
        </w:tabs>
        <w:spacing w:after="120"/>
        <w:ind w:right="19" w:firstLine="709"/>
        <w:jc w:val="both"/>
      </w:pPr>
      <w:r>
        <w:t>12.4. Условия конфиденциальности изложены в Приложении № 9 к настоящему Договору.</w:t>
      </w:r>
    </w:p>
    <w:p w:rsidR="008D73A1" w:rsidRPr="0077391C" w:rsidRDefault="008D73A1" w:rsidP="00193149">
      <w:pPr>
        <w:shd w:val="clear" w:color="auto" w:fill="FFFFFF"/>
        <w:tabs>
          <w:tab w:val="left" w:pos="0"/>
          <w:tab w:val="left" w:pos="1099"/>
        </w:tabs>
        <w:spacing w:after="120"/>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D73A1" w:rsidRPr="0077391C" w:rsidRDefault="008D73A1" w:rsidP="00193149">
      <w:pPr>
        <w:widowControl w:val="0"/>
        <w:shd w:val="clear" w:color="auto" w:fill="FFFFFF"/>
        <w:tabs>
          <w:tab w:val="left" w:pos="0"/>
          <w:tab w:val="left" w:pos="1134"/>
          <w:tab w:val="left" w:pos="1276"/>
        </w:tabs>
        <w:autoSpaceDE w:val="0"/>
        <w:autoSpaceDN w:val="0"/>
        <w:adjustRightInd w:val="0"/>
        <w:spacing w:after="120"/>
        <w:ind w:right="10" w:firstLine="720"/>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8D73A1" w:rsidRPr="0077391C" w:rsidRDefault="008D73A1" w:rsidP="00193149">
      <w:pPr>
        <w:widowControl w:val="0"/>
        <w:shd w:val="clear" w:color="auto" w:fill="FFFFFF"/>
        <w:tabs>
          <w:tab w:val="left" w:pos="0"/>
          <w:tab w:val="left" w:pos="1134"/>
          <w:tab w:val="left" w:pos="1276"/>
        </w:tabs>
        <w:autoSpaceDE w:val="0"/>
        <w:autoSpaceDN w:val="0"/>
        <w:adjustRightInd w:val="0"/>
        <w:spacing w:after="12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D73A1" w:rsidRPr="0077391C" w:rsidRDefault="008D73A1" w:rsidP="00193149">
      <w:pPr>
        <w:shd w:val="clear" w:color="auto" w:fill="FFFFFF"/>
        <w:tabs>
          <w:tab w:val="left" w:pos="0"/>
          <w:tab w:val="left" w:pos="1258"/>
        </w:tabs>
        <w:spacing w:after="120"/>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D73A1" w:rsidRDefault="008D73A1" w:rsidP="00193149">
      <w:pPr>
        <w:shd w:val="clear" w:color="auto" w:fill="FFFFFF"/>
        <w:tabs>
          <w:tab w:val="left" w:pos="0"/>
          <w:tab w:val="left" w:pos="1190"/>
        </w:tabs>
        <w:spacing w:after="120"/>
        <w:ind w:left="14" w:right="10" w:firstLine="709"/>
        <w:jc w:val="both"/>
      </w:pPr>
      <w:r>
        <w:rPr>
          <w:spacing w:val="-10"/>
        </w:rPr>
        <w:t>12.8.</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D73A1" w:rsidRPr="00B5337B" w:rsidRDefault="008D73A1" w:rsidP="00923257">
      <w:pPr>
        <w:shd w:val="clear" w:color="auto" w:fill="FFFFFF"/>
        <w:tabs>
          <w:tab w:val="left" w:pos="0"/>
        </w:tabs>
        <w:ind w:firstLine="709"/>
        <w:jc w:val="center"/>
        <w:rPr>
          <w:b/>
          <w:bCs/>
          <w:spacing w:val="-1"/>
        </w:rPr>
      </w:pPr>
    </w:p>
    <w:p w:rsidR="008D73A1" w:rsidRDefault="008D73A1" w:rsidP="00923257">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8D73A1" w:rsidRDefault="008D73A1" w:rsidP="00923257">
      <w:pPr>
        <w:shd w:val="clear" w:color="auto" w:fill="FFFFFF"/>
        <w:tabs>
          <w:tab w:val="left" w:pos="0"/>
        </w:tabs>
        <w:ind w:left="2611" w:firstLine="709"/>
        <w:jc w:val="both"/>
        <w:rPr>
          <w:b/>
          <w:bCs/>
          <w:spacing w:val="-1"/>
        </w:rPr>
      </w:pPr>
    </w:p>
    <w:p w:rsidR="008D73A1" w:rsidRPr="0077391C" w:rsidRDefault="008D73A1" w:rsidP="00193149">
      <w:pPr>
        <w:widowControl w:val="0"/>
        <w:shd w:val="clear" w:color="auto" w:fill="FFFFFF"/>
        <w:tabs>
          <w:tab w:val="left" w:pos="0"/>
          <w:tab w:val="left" w:pos="1134"/>
        </w:tabs>
        <w:autoSpaceDE w:val="0"/>
        <w:autoSpaceDN w:val="0"/>
        <w:adjustRightInd w:val="0"/>
        <w:spacing w:after="120"/>
        <w:ind w:left="19" w:right="10" w:firstLine="701"/>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8D73A1" w:rsidRPr="0077391C" w:rsidRDefault="008D73A1" w:rsidP="00193149">
      <w:pPr>
        <w:widowControl w:val="0"/>
        <w:shd w:val="clear" w:color="auto" w:fill="FFFFFF"/>
        <w:tabs>
          <w:tab w:val="left" w:pos="0"/>
          <w:tab w:val="left" w:pos="1134"/>
        </w:tabs>
        <w:autoSpaceDE w:val="0"/>
        <w:autoSpaceDN w:val="0"/>
        <w:adjustRightInd w:val="0"/>
        <w:spacing w:after="120"/>
        <w:ind w:left="19" w:right="5" w:firstLine="701"/>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D73A1" w:rsidRPr="0077391C" w:rsidRDefault="008D73A1" w:rsidP="00193149">
      <w:pPr>
        <w:widowControl w:val="0"/>
        <w:shd w:val="clear" w:color="auto" w:fill="FFFFFF"/>
        <w:tabs>
          <w:tab w:val="left" w:pos="0"/>
          <w:tab w:val="left" w:pos="1134"/>
        </w:tabs>
        <w:autoSpaceDE w:val="0"/>
        <w:autoSpaceDN w:val="0"/>
        <w:adjustRightInd w:val="0"/>
        <w:spacing w:after="120"/>
        <w:ind w:left="19" w:firstLine="701"/>
        <w:jc w:val="both"/>
        <w:rPr>
          <w:spacing w:val="-10"/>
        </w:rPr>
      </w:pPr>
      <w:r>
        <w:t xml:space="preserve">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D73A1" w:rsidRPr="0070162B" w:rsidRDefault="008D73A1" w:rsidP="00193149">
      <w:pPr>
        <w:widowControl w:val="0"/>
        <w:shd w:val="clear" w:color="auto" w:fill="FFFFFF"/>
        <w:tabs>
          <w:tab w:val="left" w:pos="0"/>
          <w:tab w:val="left" w:pos="1080"/>
          <w:tab w:val="left" w:pos="1134"/>
        </w:tabs>
        <w:autoSpaceDE w:val="0"/>
        <w:autoSpaceDN w:val="0"/>
        <w:adjustRightInd w:val="0"/>
        <w:spacing w:after="12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t xml:space="preserve">деталей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8D73A1" w:rsidRDefault="008D73A1" w:rsidP="00923257">
      <w:pPr>
        <w:shd w:val="clear" w:color="auto" w:fill="FFFFFF"/>
        <w:tabs>
          <w:tab w:val="left" w:pos="0"/>
        </w:tabs>
        <w:ind w:left="3490" w:firstLine="709"/>
        <w:jc w:val="both"/>
        <w:rPr>
          <w:b/>
          <w:bCs/>
          <w:spacing w:val="-1"/>
        </w:rPr>
      </w:pPr>
    </w:p>
    <w:p w:rsidR="008D73A1" w:rsidRDefault="008D73A1" w:rsidP="00923257">
      <w:pPr>
        <w:shd w:val="clear" w:color="auto" w:fill="FFFFFF"/>
        <w:tabs>
          <w:tab w:val="left" w:pos="0"/>
        </w:tabs>
        <w:ind w:left="3490" w:firstLine="709"/>
        <w:jc w:val="both"/>
        <w:rPr>
          <w:b/>
          <w:bCs/>
          <w:spacing w:val="-1"/>
        </w:rPr>
      </w:pPr>
    </w:p>
    <w:p w:rsidR="008D73A1" w:rsidRDefault="008D73A1" w:rsidP="00923257">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8D73A1" w:rsidRDefault="008D73A1" w:rsidP="00923257">
      <w:pPr>
        <w:shd w:val="clear" w:color="auto" w:fill="FFFFFF"/>
        <w:tabs>
          <w:tab w:val="left" w:pos="0"/>
        </w:tabs>
        <w:ind w:left="3490" w:firstLine="709"/>
        <w:jc w:val="both"/>
        <w:rPr>
          <w:b/>
          <w:bCs/>
          <w:spacing w:val="-1"/>
        </w:rPr>
      </w:pPr>
    </w:p>
    <w:p w:rsidR="008D73A1" w:rsidRPr="0077391C" w:rsidRDefault="008D73A1" w:rsidP="00193149">
      <w:pPr>
        <w:shd w:val="clear" w:color="auto" w:fill="FFFFFF"/>
        <w:tabs>
          <w:tab w:val="left" w:pos="0"/>
        </w:tabs>
        <w:spacing w:after="120"/>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D73A1" w:rsidRPr="0077391C" w:rsidRDefault="008D73A1" w:rsidP="00193149">
      <w:pPr>
        <w:shd w:val="clear" w:color="auto" w:fill="FFFFFF"/>
        <w:tabs>
          <w:tab w:val="left" w:pos="0"/>
        </w:tabs>
        <w:spacing w:after="120"/>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D73A1" w:rsidRDefault="008D73A1" w:rsidP="00193149">
      <w:pPr>
        <w:shd w:val="clear" w:color="auto" w:fill="FFFFFF"/>
        <w:tabs>
          <w:tab w:val="left" w:pos="0"/>
        </w:tabs>
        <w:spacing w:after="120"/>
        <w:ind w:left="14" w:right="34" w:firstLine="709"/>
        <w:jc w:val="both"/>
      </w:pPr>
      <w:r w:rsidRPr="0077391C">
        <w:t>1</w:t>
      </w:r>
      <w:r>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D73A1" w:rsidRDefault="008D73A1" w:rsidP="00193149">
      <w:pPr>
        <w:shd w:val="clear" w:color="auto" w:fill="FFFFFF"/>
        <w:tabs>
          <w:tab w:val="left" w:pos="0"/>
        </w:tabs>
        <w:spacing w:after="120"/>
        <w:ind w:left="14" w:right="34" w:firstLine="709"/>
        <w:jc w:val="both"/>
        <w:rPr>
          <w:u w:val="single"/>
        </w:rPr>
      </w:pPr>
      <w:r>
        <w:rPr>
          <w:u w:val="single"/>
        </w:rPr>
        <w:t>1 вариант</w:t>
      </w:r>
    </w:p>
    <w:p w:rsidR="008D73A1" w:rsidRDefault="008D73A1" w:rsidP="00193149">
      <w:pPr>
        <w:shd w:val="clear" w:color="auto" w:fill="FFFFFF"/>
        <w:tabs>
          <w:tab w:val="left" w:pos="0"/>
        </w:tabs>
        <w:spacing w:after="120"/>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8D73A1" w:rsidRDefault="008D73A1" w:rsidP="00193149">
      <w:pPr>
        <w:shd w:val="clear" w:color="auto" w:fill="FFFFFF"/>
        <w:tabs>
          <w:tab w:val="left" w:pos="0"/>
        </w:tabs>
        <w:spacing w:after="120"/>
        <w:ind w:left="14" w:right="34" w:firstLine="709"/>
        <w:jc w:val="both"/>
        <w:rPr>
          <w:u w:val="single"/>
        </w:rPr>
      </w:pPr>
      <w:r>
        <w:rPr>
          <w:u w:val="single"/>
        </w:rPr>
        <w:t>2 вариант</w:t>
      </w:r>
    </w:p>
    <w:p w:rsidR="008D73A1" w:rsidRDefault="008D73A1" w:rsidP="00193149">
      <w:pPr>
        <w:shd w:val="clear" w:color="auto" w:fill="FFFFFF"/>
        <w:tabs>
          <w:tab w:val="left" w:pos="0"/>
        </w:tabs>
        <w:spacing w:after="120"/>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8D73A1" w:rsidRDefault="008D73A1" w:rsidP="00923257">
      <w:pPr>
        <w:shd w:val="clear" w:color="auto" w:fill="FFFFFF"/>
        <w:tabs>
          <w:tab w:val="left" w:pos="0"/>
        </w:tabs>
        <w:ind w:left="3566" w:firstLine="709"/>
        <w:jc w:val="both"/>
        <w:rPr>
          <w:b/>
          <w:bCs/>
          <w:spacing w:val="-1"/>
        </w:rPr>
      </w:pPr>
    </w:p>
    <w:p w:rsidR="008D73A1" w:rsidRDefault="008D73A1" w:rsidP="00923257">
      <w:pPr>
        <w:shd w:val="clear" w:color="auto" w:fill="FFFFFF"/>
        <w:tabs>
          <w:tab w:val="left" w:pos="0"/>
        </w:tabs>
        <w:ind w:left="3566" w:firstLine="709"/>
        <w:jc w:val="both"/>
        <w:rPr>
          <w:b/>
          <w:bCs/>
          <w:spacing w:val="-1"/>
        </w:rPr>
      </w:pPr>
    </w:p>
    <w:p w:rsidR="008D73A1" w:rsidRDefault="008D73A1" w:rsidP="00923257">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8D73A1" w:rsidRPr="0077391C" w:rsidRDefault="008D73A1" w:rsidP="00923257">
      <w:pPr>
        <w:shd w:val="clear" w:color="auto" w:fill="FFFFFF"/>
        <w:tabs>
          <w:tab w:val="left" w:pos="0"/>
        </w:tabs>
        <w:ind w:left="3566" w:firstLine="709"/>
        <w:jc w:val="both"/>
      </w:pPr>
    </w:p>
    <w:p w:rsidR="008D73A1" w:rsidRPr="0077391C" w:rsidRDefault="008D73A1" w:rsidP="00193149">
      <w:pPr>
        <w:shd w:val="clear" w:color="auto" w:fill="FFFFFF"/>
        <w:tabs>
          <w:tab w:val="left" w:pos="0"/>
          <w:tab w:val="left" w:pos="1099"/>
        </w:tabs>
        <w:spacing w:after="120"/>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8D73A1" w:rsidRPr="0077391C" w:rsidRDefault="008D73A1" w:rsidP="00193149">
      <w:pPr>
        <w:shd w:val="clear" w:color="auto" w:fill="FFFFFF"/>
        <w:tabs>
          <w:tab w:val="left" w:pos="0"/>
          <w:tab w:val="left" w:pos="1134"/>
        </w:tabs>
        <w:spacing w:after="120"/>
        <w:ind w:left="14" w:right="34" w:firstLine="709"/>
        <w:jc w:val="both"/>
      </w:pPr>
      <w:r w:rsidRPr="0077391C">
        <w:rPr>
          <w:spacing w:val="-9"/>
        </w:rPr>
        <w:t>1</w:t>
      </w:r>
      <w:r>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дней с</w:t>
      </w:r>
      <w:r w:rsidRPr="0077391C">
        <w:br/>
        <w:t>даты получения.</w:t>
      </w:r>
    </w:p>
    <w:p w:rsidR="008D73A1" w:rsidRPr="0077391C" w:rsidRDefault="008D73A1" w:rsidP="00193149">
      <w:pPr>
        <w:shd w:val="clear" w:color="auto" w:fill="FFFFFF"/>
        <w:tabs>
          <w:tab w:val="left" w:pos="0"/>
          <w:tab w:val="left" w:pos="1181"/>
        </w:tabs>
        <w:spacing w:after="120"/>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8D73A1" w:rsidRPr="0077391C" w:rsidRDefault="008D73A1" w:rsidP="00193149">
      <w:pPr>
        <w:tabs>
          <w:tab w:val="left" w:pos="0"/>
          <w:tab w:val="left" w:pos="1276"/>
        </w:tabs>
        <w:spacing w:after="120"/>
        <w:jc w:val="both"/>
      </w:pPr>
      <w:r>
        <w:t xml:space="preserve">- </w:t>
      </w:r>
      <w:r w:rsidRPr="0077391C">
        <w:t>нарушения Поставщик</w:t>
      </w:r>
      <w:r>
        <w:t xml:space="preserve">ом сроков поставки деталей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8D73A1" w:rsidRPr="0077391C" w:rsidRDefault="008D73A1" w:rsidP="00193149">
      <w:pPr>
        <w:widowControl w:val="0"/>
        <w:numPr>
          <w:ilvl w:val="0"/>
          <w:numId w:val="18"/>
        </w:numPr>
        <w:shd w:val="clear" w:color="auto" w:fill="FFFFFF"/>
        <w:tabs>
          <w:tab w:val="left" w:pos="0"/>
          <w:tab w:val="left" w:pos="142"/>
          <w:tab w:val="left" w:pos="720"/>
        </w:tabs>
        <w:autoSpaceDE w:val="0"/>
        <w:autoSpaceDN w:val="0"/>
        <w:adjustRightInd w:val="0"/>
        <w:spacing w:after="12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8D73A1" w:rsidRPr="0077391C" w:rsidRDefault="008D73A1" w:rsidP="00193149">
      <w:pPr>
        <w:widowControl w:val="0"/>
        <w:numPr>
          <w:ilvl w:val="0"/>
          <w:numId w:val="18"/>
        </w:numPr>
        <w:shd w:val="clear" w:color="auto" w:fill="FFFFFF"/>
        <w:tabs>
          <w:tab w:val="left" w:pos="0"/>
          <w:tab w:val="left" w:pos="142"/>
          <w:tab w:val="left" w:pos="720"/>
        </w:tabs>
        <w:autoSpaceDE w:val="0"/>
        <w:autoSpaceDN w:val="0"/>
        <w:adjustRightInd w:val="0"/>
        <w:spacing w:after="12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D73A1" w:rsidRPr="0077391C" w:rsidRDefault="008D73A1" w:rsidP="00193149">
      <w:pPr>
        <w:widowControl w:val="0"/>
        <w:numPr>
          <w:ilvl w:val="0"/>
          <w:numId w:val="18"/>
        </w:numPr>
        <w:shd w:val="clear" w:color="auto" w:fill="FFFFFF"/>
        <w:tabs>
          <w:tab w:val="left" w:pos="0"/>
          <w:tab w:val="left" w:pos="142"/>
          <w:tab w:val="left" w:pos="720"/>
        </w:tabs>
        <w:autoSpaceDE w:val="0"/>
        <w:autoSpaceDN w:val="0"/>
        <w:adjustRightInd w:val="0"/>
        <w:spacing w:after="120"/>
        <w:ind w:left="0" w:right="29" w:firstLine="0"/>
        <w:jc w:val="both"/>
      </w:pPr>
      <w:r w:rsidRPr="00082055">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D73A1" w:rsidRPr="0077391C" w:rsidRDefault="008D73A1" w:rsidP="00193149">
      <w:pPr>
        <w:widowControl w:val="0"/>
        <w:numPr>
          <w:ilvl w:val="0"/>
          <w:numId w:val="18"/>
        </w:numPr>
        <w:shd w:val="clear" w:color="auto" w:fill="FFFFFF"/>
        <w:tabs>
          <w:tab w:val="left" w:pos="0"/>
          <w:tab w:val="left" w:pos="142"/>
          <w:tab w:val="left" w:pos="720"/>
        </w:tabs>
        <w:autoSpaceDE w:val="0"/>
        <w:autoSpaceDN w:val="0"/>
        <w:adjustRightInd w:val="0"/>
        <w:spacing w:after="12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D73A1" w:rsidRPr="0077391C" w:rsidRDefault="008D73A1" w:rsidP="00193149">
      <w:pPr>
        <w:widowControl w:val="0"/>
        <w:numPr>
          <w:ilvl w:val="0"/>
          <w:numId w:val="18"/>
        </w:numPr>
        <w:shd w:val="clear" w:color="auto" w:fill="FFFFFF"/>
        <w:tabs>
          <w:tab w:val="left" w:pos="0"/>
          <w:tab w:val="left" w:pos="142"/>
          <w:tab w:val="left" w:pos="778"/>
        </w:tabs>
        <w:autoSpaceDE w:val="0"/>
        <w:autoSpaceDN w:val="0"/>
        <w:adjustRightInd w:val="0"/>
        <w:spacing w:after="12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D73A1" w:rsidRPr="0077391C" w:rsidRDefault="008D73A1" w:rsidP="00193149">
      <w:pPr>
        <w:shd w:val="clear" w:color="auto" w:fill="FFFFFF"/>
        <w:tabs>
          <w:tab w:val="left" w:pos="0"/>
          <w:tab w:val="left" w:pos="1181"/>
        </w:tabs>
        <w:spacing w:after="120"/>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8D73A1" w:rsidRPr="0077391C" w:rsidRDefault="008D73A1" w:rsidP="00193149">
      <w:pPr>
        <w:widowControl w:val="0"/>
        <w:shd w:val="clear" w:color="auto" w:fill="FFFFFF"/>
        <w:tabs>
          <w:tab w:val="left" w:pos="0"/>
          <w:tab w:val="left" w:pos="1134"/>
        </w:tabs>
        <w:autoSpaceDE w:val="0"/>
        <w:autoSpaceDN w:val="0"/>
        <w:adjustRightInd w:val="0"/>
        <w:spacing w:after="120"/>
        <w:ind w:left="5" w:right="34" w:firstLine="715"/>
        <w:jc w:val="both"/>
        <w:rPr>
          <w:spacing w:val="-10"/>
        </w:rPr>
      </w:pPr>
      <w:r>
        <w:t xml:space="preserve">15.5. </w:t>
      </w:r>
      <w:r w:rsidRPr="0077391C">
        <w:t>Поставщик вправе отказаться от исполнения настоящего Договора по основаниям, предусмотренным Гражданским кодексом РФ.</w:t>
      </w:r>
    </w:p>
    <w:p w:rsidR="008D73A1" w:rsidRPr="00606004" w:rsidRDefault="008D73A1" w:rsidP="00193149">
      <w:pPr>
        <w:widowControl w:val="0"/>
        <w:shd w:val="clear" w:color="auto" w:fill="FFFFFF"/>
        <w:tabs>
          <w:tab w:val="left" w:pos="0"/>
          <w:tab w:val="left" w:pos="1134"/>
        </w:tabs>
        <w:autoSpaceDE w:val="0"/>
        <w:autoSpaceDN w:val="0"/>
        <w:adjustRightInd w:val="0"/>
        <w:spacing w:after="120"/>
        <w:ind w:left="5" w:right="24" w:firstLine="715"/>
        <w:jc w:val="both"/>
        <w:rPr>
          <w:spacing w:val="-9"/>
        </w:rPr>
      </w:pPr>
      <w:r>
        <w:t xml:space="preserve">15.6.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
    <w:p w:rsidR="008D73A1" w:rsidRPr="00A05028" w:rsidRDefault="008D73A1" w:rsidP="00193149">
      <w:pPr>
        <w:widowControl w:val="0"/>
        <w:shd w:val="clear" w:color="auto" w:fill="FFFFFF"/>
        <w:tabs>
          <w:tab w:val="left" w:pos="0"/>
          <w:tab w:val="left" w:pos="1134"/>
        </w:tabs>
        <w:autoSpaceDE w:val="0"/>
        <w:autoSpaceDN w:val="0"/>
        <w:adjustRightInd w:val="0"/>
        <w:spacing w:after="120"/>
        <w:ind w:left="5" w:right="24" w:firstLine="715"/>
        <w:jc w:val="both"/>
        <w:rPr>
          <w:spacing w:val="-9"/>
        </w:rPr>
      </w:pPr>
      <w:r>
        <w:t xml:space="preserve">15.7.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оговора, информация о Поставщике заносится в публичный реестр недобросовестных поставщиков атомной отрасли сроком на 2 (два) года.</w:t>
      </w:r>
    </w:p>
    <w:p w:rsidR="008D73A1" w:rsidRDefault="008D73A1" w:rsidP="00923257">
      <w:pPr>
        <w:shd w:val="clear" w:color="auto" w:fill="FFFFFF"/>
        <w:tabs>
          <w:tab w:val="left" w:pos="0"/>
        </w:tabs>
        <w:ind w:left="3475" w:firstLine="709"/>
        <w:jc w:val="both"/>
        <w:rPr>
          <w:b/>
          <w:bCs/>
          <w:spacing w:val="-1"/>
        </w:rPr>
      </w:pPr>
    </w:p>
    <w:p w:rsidR="008D73A1" w:rsidRDefault="008D73A1" w:rsidP="00923257">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8D73A1" w:rsidRDefault="008D73A1" w:rsidP="00923257">
      <w:pPr>
        <w:shd w:val="clear" w:color="auto" w:fill="FFFFFF"/>
        <w:tabs>
          <w:tab w:val="left" w:pos="0"/>
        </w:tabs>
        <w:ind w:left="3475" w:firstLine="709"/>
        <w:jc w:val="both"/>
        <w:rPr>
          <w:b/>
          <w:bCs/>
          <w:spacing w:val="-1"/>
        </w:rPr>
      </w:pPr>
    </w:p>
    <w:p w:rsidR="008D73A1" w:rsidRPr="007422E3" w:rsidRDefault="008D73A1" w:rsidP="00193149">
      <w:pPr>
        <w:widowControl w:val="0"/>
        <w:shd w:val="clear" w:color="auto" w:fill="FFFFFF"/>
        <w:tabs>
          <w:tab w:val="left" w:pos="0"/>
          <w:tab w:val="left" w:pos="1118"/>
        </w:tabs>
        <w:autoSpaceDE w:val="0"/>
        <w:autoSpaceDN w:val="0"/>
        <w:adjustRightInd w:val="0"/>
        <w:spacing w:after="120"/>
        <w:ind w:right="24" w:firstLine="720"/>
        <w:jc w:val="both"/>
        <w:rPr>
          <w:spacing w:val="-9"/>
        </w:rPr>
      </w:pPr>
      <w:r>
        <w:t xml:space="preserve">16.1.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8D73A1" w:rsidRDefault="008D73A1" w:rsidP="00193149">
      <w:pPr>
        <w:tabs>
          <w:tab w:val="left" w:pos="0"/>
          <w:tab w:val="left" w:pos="709"/>
          <w:tab w:val="left" w:pos="1134"/>
        </w:tabs>
        <w:spacing w:after="120"/>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8D73A1" w:rsidRPr="007422E3" w:rsidRDefault="008D73A1" w:rsidP="00193149">
      <w:pPr>
        <w:tabs>
          <w:tab w:val="left" w:pos="0"/>
          <w:tab w:val="left" w:pos="709"/>
          <w:tab w:val="left" w:pos="1134"/>
        </w:tabs>
        <w:spacing w:after="120"/>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D73A1" w:rsidRPr="0077391C" w:rsidRDefault="008D73A1" w:rsidP="00193149">
      <w:pPr>
        <w:widowControl w:val="0"/>
        <w:shd w:val="clear" w:color="auto" w:fill="FFFFFF"/>
        <w:tabs>
          <w:tab w:val="left" w:pos="0"/>
          <w:tab w:val="left" w:pos="1118"/>
        </w:tabs>
        <w:autoSpaceDE w:val="0"/>
        <w:autoSpaceDN w:val="0"/>
        <w:adjustRightInd w:val="0"/>
        <w:spacing w:after="120"/>
        <w:ind w:right="14" w:firstLine="720"/>
        <w:jc w:val="both"/>
        <w:rPr>
          <w:spacing w:val="-9"/>
        </w:rPr>
      </w:pPr>
      <w:r>
        <w:t xml:space="preserve">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D73A1" w:rsidRPr="0077391C" w:rsidRDefault="008D73A1" w:rsidP="00193149">
      <w:pPr>
        <w:widowControl w:val="0"/>
        <w:shd w:val="clear" w:color="auto" w:fill="FFFFFF"/>
        <w:tabs>
          <w:tab w:val="left" w:pos="0"/>
          <w:tab w:val="left" w:pos="1118"/>
        </w:tabs>
        <w:autoSpaceDE w:val="0"/>
        <w:autoSpaceDN w:val="0"/>
        <w:adjustRightInd w:val="0"/>
        <w:spacing w:after="120"/>
        <w:ind w:right="19" w:firstLine="720"/>
        <w:jc w:val="both"/>
        <w:rPr>
          <w:spacing w:val="-9"/>
        </w:rPr>
      </w:pPr>
      <w:r>
        <w:t xml:space="preserve">16.5.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8D73A1" w:rsidRDefault="008D73A1" w:rsidP="00193149">
      <w:pPr>
        <w:shd w:val="clear" w:color="auto" w:fill="FFFFFF"/>
        <w:tabs>
          <w:tab w:val="left" w:pos="0"/>
          <w:tab w:val="left" w:pos="1238"/>
        </w:tabs>
        <w:spacing w:after="120"/>
        <w:ind w:right="24" w:firstLine="720"/>
        <w:jc w:val="both"/>
      </w:pPr>
      <w:r>
        <w:rPr>
          <w:spacing w:val="-9"/>
        </w:rPr>
        <w:t xml:space="preserve">16.6. </w:t>
      </w:r>
      <w:r w:rsidRPr="0077391C">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8D73A1" w:rsidRPr="00E531FD" w:rsidRDefault="008D73A1" w:rsidP="00193149">
      <w:pPr>
        <w:shd w:val="clear" w:color="auto" w:fill="FFFFFF"/>
        <w:tabs>
          <w:tab w:val="left" w:pos="0"/>
          <w:tab w:val="left" w:pos="1238"/>
        </w:tabs>
        <w:spacing w:after="120"/>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D73A1" w:rsidRPr="00907CC1" w:rsidRDefault="008D73A1" w:rsidP="00193149">
      <w:pPr>
        <w:autoSpaceDE w:val="0"/>
        <w:autoSpaceDN w:val="0"/>
        <w:adjustRightInd w:val="0"/>
        <w:spacing w:after="120"/>
        <w:ind w:firstLine="720"/>
        <w:jc w:val="both"/>
        <w:rPr>
          <w:rFonts w:eastAsia="HiddenHorzOCR"/>
        </w:rPr>
      </w:pPr>
      <w:r>
        <w:t xml:space="preserve">16.8. </w:t>
      </w:r>
      <w:r w:rsidRPr="00907CC1">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3</w:t>
      </w:r>
      <w:r w:rsidRPr="00907CC1">
        <w:rPr>
          <w:rFonts w:eastAsia="HiddenHorzOCR"/>
        </w:rPr>
        <w:t xml:space="preserve"> года, (далее - Сведения), являются полными, точными и достоверными (</w:t>
      </w:r>
      <w:r w:rsidRPr="00907CC1">
        <w:rPr>
          <w:rFonts w:eastAsia="HiddenHorzOCR"/>
          <w:i/>
        </w:rPr>
        <w:t>Первый</w:t>
      </w:r>
      <w:r w:rsidRPr="00907CC1">
        <w:rPr>
          <w:rFonts w:eastAsia="HiddenHorzOCR"/>
        </w:rPr>
        <w:t xml:space="preserve"> в</w:t>
      </w:r>
      <w:r w:rsidRPr="00907CC1">
        <w:rPr>
          <w:rFonts w:eastAsia="HiddenHorzOCR"/>
          <w:i/>
        </w:rPr>
        <w:t>ариант первого абзаца применяется при передаче Сведений на материальных (в том числе, электронных) носителях</w:t>
      </w:r>
      <w:r w:rsidRPr="00907CC1">
        <w:rPr>
          <w:rFonts w:eastAsia="HiddenHorzOCR"/>
        </w:rPr>
        <w:t>):</w:t>
      </w:r>
    </w:p>
    <w:p w:rsidR="008D73A1" w:rsidRPr="00B47927" w:rsidRDefault="008D73A1" w:rsidP="00193149">
      <w:pPr>
        <w:autoSpaceDE w:val="0"/>
        <w:autoSpaceDN w:val="0"/>
        <w:adjustRightInd w:val="0"/>
        <w:spacing w:after="120"/>
        <w:ind w:firstLine="709"/>
        <w:jc w:val="both"/>
        <w:rPr>
          <w:rFonts w:eastAsia="HiddenHorzOCR"/>
        </w:rPr>
      </w:pPr>
      <w:r w:rsidRPr="00907CC1">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w:t>
      </w:r>
      <w:r w:rsidRPr="00B47927">
        <w:rPr>
          <w:rFonts w:eastAsia="HiddenHorzOCR"/>
        </w:rPr>
        <w:t xml:space="preserve">с адреса электронной почты Поставщика </w:t>
      </w:r>
      <w:r>
        <w:rPr>
          <w:rFonts w:eastAsia="HiddenHorzOCR"/>
        </w:rPr>
        <w:t>_______</w:t>
      </w:r>
      <w:r w:rsidRPr="00B47927">
        <w:rPr>
          <w:rFonts w:eastAsia="HiddenHorzOCR"/>
        </w:rPr>
        <w:t>@</w:t>
      </w:r>
      <w:r>
        <w:rPr>
          <w:rFonts w:eastAsia="HiddenHorzOCR"/>
        </w:rPr>
        <w:t>_______</w:t>
      </w:r>
      <w:r w:rsidRPr="00B47927">
        <w:rPr>
          <w:rFonts w:eastAsia="HiddenHorzOCR"/>
        </w:rPr>
        <w:t xml:space="preserve"> на адреса электронной почты Покупателя </w:t>
      </w:r>
      <w:r>
        <w:rPr>
          <w:rFonts w:eastAsia="HiddenHorzOCR"/>
        </w:rPr>
        <w:t>_______</w:t>
      </w:r>
      <w:r w:rsidRPr="00B47927">
        <w:rPr>
          <w:rFonts w:eastAsia="HiddenHorzOCR"/>
        </w:rPr>
        <w:t>@</w:t>
      </w:r>
      <w:r>
        <w:rPr>
          <w:rFonts w:eastAsia="HiddenHorzOCR"/>
        </w:rPr>
        <w:t>_______</w:t>
      </w:r>
      <w:r w:rsidRPr="00B47927">
        <w:rPr>
          <w:rFonts w:eastAsia="HiddenHorzOCR"/>
        </w:rPr>
        <w:t>, (далее - Сведения), являются полными, точными и достоверными. (</w:t>
      </w:r>
      <w:r w:rsidRPr="00B47927">
        <w:rPr>
          <w:rFonts w:eastAsia="HiddenHorzOCR"/>
          <w:i/>
        </w:rPr>
        <w:t>Второй вариант первого абзаца применяется при передаче Сведений по электронной почте</w:t>
      </w:r>
      <w:r w:rsidRPr="00B47927">
        <w:rPr>
          <w:rFonts w:eastAsia="HiddenHorzOCR"/>
        </w:rPr>
        <w:t>):</w:t>
      </w:r>
    </w:p>
    <w:p w:rsidR="008D73A1" w:rsidRPr="00B47927" w:rsidRDefault="008D73A1" w:rsidP="00193149">
      <w:pPr>
        <w:autoSpaceDE w:val="0"/>
        <w:autoSpaceDN w:val="0"/>
        <w:adjustRightInd w:val="0"/>
        <w:spacing w:after="120"/>
        <w:ind w:firstLine="709"/>
        <w:jc w:val="both"/>
        <w:rPr>
          <w:rFonts w:eastAsia="HiddenHorzOCR"/>
        </w:rPr>
      </w:pPr>
      <w:r w:rsidRPr="00B47927">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47927">
        <w:rPr>
          <w:rFonts w:eastAsia="HiddenHorzOCR"/>
          <w:i/>
        </w:rPr>
        <w:t>Третий вариант первого абзаца применяется при передаче Сведений в рамках закупочной процедуры</w:t>
      </w:r>
      <w:r w:rsidRPr="00B47927">
        <w:rPr>
          <w:rFonts w:eastAsia="HiddenHorzOCR"/>
        </w:rPr>
        <w:t>):</w:t>
      </w:r>
    </w:p>
    <w:p w:rsidR="008D73A1" w:rsidRDefault="008D73A1" w:rsidP="00193149">
      <w:pPr>
        <w:autoSpaceDE w:val="0"/>
        <w:autoSpaceDN w:val="0"/>
        <w:adjustRightInd w:val="0"/>
        <w:spacing w:after="120"/>
        <w:ind w:firstLine="709"/>
        <w:jc w:val="both"/>
        <w:rPr>
          <w:rFonts w:eastAsia="HiddenHorzOCR"/>
        </w:rPr>
      </w:pPr>
      <w:r w:rsidRPr="00B47927">
        <w:rPr>
          <w:rFonts w:eastAsia="HiddenHorzOCR"/>
        </w:rPr>
        <w:t>При изменении Сведений Поставщик обязан не позднее пяти (5) дней с момента таких изменений на</w:t>
      </w:r>
      <w:r w:rsidRPr="00907CC1">
        <w:rPr>
          <w:rFonts w:eastAsia="HiddenHorzOCR"/>
        </w:rPr>
        <w:t xml:space="preserve">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D73A1" w:rsidRPr="00907CC1" w:rsidRDefault="008D73A1" w:rsidP="00193149">
      <w:pPr>
        <w:autoSpaceDE w:val="0"/>
        <w:autoSpaceDN w:val="0"/>
        <w:adjustRightInd w:val="0"/>
        <w:spacing w:after="120"/>
        <w:ind w:firstLine="709"/>
        <w:jc w:val="both"/>
        <w:rPr>
          <w:rFonts w:eastAsia="HiddenHorzOCR"/>
        </w:rPr>
      </w:pPr>
      <w:r w:rsidRPr="00907CC1">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D73A1" w:rsidRPr="00907CC1" w:rsidRDefault="008D73A1" w:rsidP="00193149">
      <w:pPr>
        <w:autoSpaceDE w:val="0"/>
        <w:autoSpaceDN w:val="0"/>
        <w:adjustRightInd w:val="0"/>
        <w:spacing w:after="120"/>
        <w:ind w:firstLine="709"/>
        <w:jc w:val="both"/>
        <w:rPr>
          <w:rFonts w:eastAsia="HiddenHorzOCR"/>
        </w:rPr>
      </w:pPr>
      <w:r w:rsidRPr="00907CC1">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73A1" w:rsidRPr="00B562BC" w:rsidRDefault="008D73A1" w:rsidP="00193149">
      <w:pPr>
        <w:shd w:val="clear" w:color="auto" w:fill="FFFFFF"/>
        <w:tabs>
          <w:tab w:val="left" w:pos="0"/>
          <w:tab w:val="left" w:pos="1238"/>
        </w:tabs>
        <w:spacing w:after="120"/>
        <w:ind w:left="10" w:right="24" w:firstLine="709"/>
        <w:jc w:val="both"/>
        <w:rPr>
          <w:rFonts w:eastAsia="HiddenHorzOCR"/>
        </w:rPr>
      </w:pPr>
      <w:r w:rsidRPr="00907CC1">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8D73A1" w:rsidRPr="00B562BC" w:rsidRDefault="008D73A1" w:rsidP="00923257">
      <w:pPr>
        <w:shd w:val="clear" w:color="auto" w:fill="FFFFFF"/>
        <w:tabs>
          <w:tab w:val="left" w:pos="0"/>
          <w:tab w:val="left" w:pos="1238"/>
        </w:tabs>
        <w:ind w:left="10" w:right="24" w:firstLine="709"/>
        <w:jc w:val="both"/>
      </w:pPr>
    </w:p>
    <w:p w:rsidR="008D73A1" w:rsidRDefault="008D73A1" w:rsidP="00923257">
      <w:pPr>
        <w:shd w:val="clear" w:color="auto" w:fill="FFFFFF"/>
        <w:tabs>
          <w:tab w:val="left" w:pos="0"/>
        </w:tabs>
        <w:ind w:left="1387" w:firstLine="709"/>
        <w:jc w:val="both"/>
        <w:rPr>
          <w:b/>
          <w:bCs/>
        </w:rPr>
      </w:pPr>
    </w:p>
    <w:p w:rsidR="008D73A1" w:rsidRPr="00E531FD" w:rsidRDefault="008D73A1" w:rsidP="00923257">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8D73A1" w:rsidRPr="00E531FD" w:rsidRDefault="008D73A1" w:rsidP="00923257">
      <w:pPr>
        <w:shd w:val="clear" w:color="auto" w:fill="FFFFFF"/>
        <w:tabs>
          <w:tab w:val="left" w:pos="0"/>
        </w:tabs>
        <w:ind w:left="1387" w:firstLine="709"/>
        <w:jc w:val="both"/>
        <w:rPr>
          <w:b/>
          <w:bCs/>
        </w:rPr>
      </w:pPr>
    </w:p>
    <w:p w:rsidR="008D73A1" w:rsidRDefault="008D73A1" w:rsidP="00923257">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D73A1" w:rsidRPr="0077391C" w:rsidRDefault="008D73A1" w:rsidP="00923257">
      <w:pPr>
        <w:shd w:val="clear" w:color="auto" w:fill="FFFFFF"/>
        <w:tabs>
          <w:tab w:val="left" w:pos="0"/>
        </w:tabs>
        <w:ind w:left="1387" w:firstLine="709"/>
        <w:jc w:val="both"/>
      </w:pPr>
    </w:p>
    <w:p w:rsidR="008D73A1" w:rsidRDefault="008D73A1" w:rsidP="00923257">
      <w:pPr>
        <w:shd w:val="clear" w:color="auto" w:fill="FFFFFF"/>
        <w:tabs>
          <w:tab w:val="left" w:pos="0"/>
          <w:tab w:val="left" w:pos="1224"/>
        </w:tabs>
        <w:ind w:left="34" w:firstLine="709"/>
        <w:jc w:val="center"/>
        <w:rPr>
          <w:b/>
          <w:bCs/>
          <w:spacing w:val="-1"/>
        </w:rPr>
      </w:pPr>
    </w:p>
    <w:p w:rsidR="008D73A1" w:rsidRDefault="008D73A1" w:rsidP="0092325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8D73A1" w:rsidRDefault="008D73A1" w:rsidP="00923257">
      <w:pPr>
        <w:shd w:val="clear" w:color="auto" w:fill="FFFFFF"/>
        <w:tabs>
          <w:tab w:val="left" w:pos="0"/>
          <w:tab w:val="left" w:pos="1224"/>
        </w:tabs>
        <w:ind w:left="34" w:firstLine="709"/>
        <w:jc w:val="center"/>
        <w:rPr>
          <w:b/>
          <w:bCs/>
          <w:spacing w:val="-1"/>
        </w:rPr>
      </w:pPr>
    </w:p>
    <w:p w:rsidR="008D73A1" w:rsidRDefault="008D73A1" w:rsidP="00923257">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8D73A1" w:rsidRDefault="008D73A1" w:rsidP="00923257">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D73A1" w:rsidRDefault="008D73A1" w:rsidP="00923257">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8D73A1" w:rsidRPr="00221EFE" w:rsidRDefault="008D73A1" w:rsidP="00BD36B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оформляется в виде двух спецификаций в рамках одного Приложения №  1: спецификации на поставку </w:t>
      </w:r>
      <w:r>
        <w:rPr>
          <w:i/>
        </w:rPr>
        <w:t xml:space="preserve">по статье затрат «Оборудование» (Приложение №1.1 к договору) </w:t>
      </w:r>
      <w:r w:rsidRPr="00016B14">
        <w:rPr>
          <w:i/>
        </w:rPr>
        <w:t xml:space="preserve">и спецификации на поставку </w:t>
      </w:r>
      <w:r>
        <w:rPr>
          <w:i/>
        </w:rPr>
        <w:t>по статье затрат «М</w:t>
      </w:r>
      <w:r w:rsidRPr="00016B14">
        <w:rPr>
          <w:i/>
        </w:rPr>
        <w:t>атериал</w:t>
      </w:r>
      <w:r>
        <w:rPr>
          <w:i/>
        </w:rPr>
        <w:t>ы» (Приложение №1.2 к договору)</w:t>
      </w:r>
      <w:r w:rsidRPr="00016B14">
        <w:rPr>
          <w:i/>
        </w:rPr>
        <w:t>)</w:t>
      </w:r>
      <w:r w:rsidRPr="00221EFE">
        <w:rPr>
          <w:i/>
        </w:rPr>
        <w:t xml:space="preserve">; </w:t>
      </w:r>
    </w:p>
    <w:p w:rsidR="008D73A1" w:rsidRDefault="008D73A1" w:rsidP="00923257">
      <w:pPr>
        <w:jc w:val="both"/>
        <w:rPr>
          <w:i/>
        </w:rPr>
      </w:pPr>
      <w:r>
        <w:rPr>
          <w:i/>
        </w:rPr>
        <w:t>Приложение 2. Перечень, условия и сроки передачи документации;</w:t>
      </w:r>
    </w:p>
    <w:p w:rsidR="008D73A1" w:rsidRPr="00907CC1" w:rsidRDefault="008D73A1" w:rsidP="00923257">
      <w:pPr>
        <w:jc w:val="both"/>
        <w:rPr>
          <w:i/>
        </w:rPr>
      </w:pPr>
      <w:r w:rsidRPr="00907CC1">
        <w:rPr>
          <w:i/>
        </w:rPr>
        <w:t>Приложение 2.1. Сведения о цепочке собственников, включая бенефициаров (в том числе конечных);</w:t>
      </w:r>
    </w:p>
    <w:p w:rsidR="008D73A1" w:rsidRPr="00221EFE" w:rsidRDefault="008D73A1" w:rsidP="00923257">
      <w:pPr>
        <w:shd w:val="clear" w:color="auto" w:fill="FFFFFF"/>
        <w:tabs>
          <w:tab w:val="left" w:pos="0"/>
        </w:tabs>
        <w:jc w:val="both"/>
        <w:rPr>
          <w:i/>
          <w:iCs/>
        </w:rPr>
      </w:pPr>
      <w:r w:rsidRPr="00880D2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8D73A1" w:rsidRPr="00221EFE" w:rsidRDefault="008D73A1" w:rsidP="00923257">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 на предприятии Поставщика</w:t>
      </w:r>
      <w:r>
        <w:rPr>
          <w:i/>
          <w:iCs/>
        </w:rPr>
        <w:t>;</w:t>
      </w:r>
    </w:p>
    <w:p w:rsidR="008D73A1" w:rsidRPr="00221EFE" w:rsidRDefault="008D73A1" w:rsidP="0092325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Pr>
          <w:i/>
          <w:iCs/>
        </w:rPr>
        <w:t xml:space="preserve">деталей </w:t>
      </w:r>
      <w:r w:rsidRPr="00430452">
        <w:rPr>
          <w:i/>
          <w:iCs/>
        </w:rPr>
        <w:t>трубопроводов</w:t>
      </w:r>
      <w:r>
        <w:rPr>
          <w:i/>
          <w:iCs/>
        </w:rPr>
        <w:t>;</w:t>
      </w:r>
      <w:r w:rsidRPr="00221EFE">
        <w:rPr>
          <w:i/>
          <w:iCs/>
        </w:rPr>
        <w:t xml:space="preserve"> </w:t>
      </w:r>
    </w:p>
    <w:p w:rsidR="008D73A1" w:rsidRPr="00221EFE" w:rsidRDefault="008D73A1" w:rsidP="0092325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8D73A1" w:rsidRPr="00221EFE" w:rsidRDefault="008D73A1" w:rsidP="0092325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8D73A1" w:rsidRPr="00221EFE" w:rsidRDefault="008D73A1" w:rsidP="0092325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w:t>
      </w:r>
      <w:r>
        <w:rPr>
          <w:i/>
          <w:iCs/>
        </w:rPr>
        <w:t xml:space="preserve"> деталей </w:t>
      </w:r>
      <w:r w:rsidRPr="00221EFE">
        <w:rPr>
          <w:i/>
          <w:iCs/>
        </w:rPr>
        <w:t xml:space="preserve"> </w:t>
      </w:r>
      <w:r w:rsidRPr="00430452">
        <w:rPr>
          <w:i/>
          <w:iCs/>
        </w:rPr>
        <w:t>трубопроводов</w:t>
      </w:r>
      <w:r>
        <w:rPr>
          <w:i/>
          <w:iCs/>
        </w:rPr>
        <w:t>;</w:t>
      </w:r>
      <w:r w:rsidRPr="00221EFE">
        <w:rPr>
          <w:i/>
          <w:iCs/>
        </w:rPr>
        <w:t xml:space="preserve"> </w:t>
      </w:r>
    </w:p>
    <w:p w:rsidR="008D73A1" w:rsidRDefault="008D73A1" w:rsidP="0092325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8D73A1" w:rsidRPr="008E08E2" w:rsidRDefault="008D73A1" w:rsidP="00923257">
      <w:pPr>
        <w:shd w:val="clear" w:color="auto" w:fill="FFFFFF"/>
        <w:tabs>
          <w:tab w:val="left" w:pos="0"/>
        </w:tabs>
        <w:jc w:val="both"/>
        <w:rPr>
          <w:i/>
          <w:iCs/>
        </w:rPr>
      </w:pPr>
      <w:r>
        <w:rPr>
          <w:i/>
          <w:iCs/>
        </w:rPr>
        <w:t xml:space="preserve">Приложение 10. График </w:t>
      </w:r>
      <w:r w:rsidRPr="00983CF2">
        <w:rPr>
          <w:i/>
          <w:iCs/>
        </w:rPr>
        <w:t>финансирования</w:t>
      </w:r>
      <w:r>
        <w:rPr>
          <w:i/>
          <w:iCs/>
        </w:rPr>
        <w:t>;</w:t>
      </w:r>
    </w:p>
    <w:p w:rsidR="008D73A1" w:rsidRDefault="008D73A1" w:rsidP="0092325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8E08E2">
        <w:rPr>
          <w:i/>
          <w:iCs/>
        </w:rPr>
        <w:t>ЕОНКОМ</w:t>
      </w:r>
      <w:r>
        <w:rPr>
          <w:i/>
          <w:iCs/>
        </w:rPr>
        <w:t>;</w:t>
      </w:r>
    </w:p>
    <w:p w:rsidR="008D73A1" w:rsidRDefault="008D73A1" w:rsidP="00923257">
      <w:pPr>
        <w:shd w:val="clear" w:color="auto" w:fill="FFFFFF"/>
        <w:tabs>
          <w:tab w:val="left" w:pos="0"/>
        </w:tabs>
        <w:jc w:val="both"/>
        <w:rPr>
          <w:i/>
          <w:iCs/>
        </w:rPr>
      </w:pPr>
      <w:r>
        <w:rPr>
          <w:i/>
          <w:iCs/>
        </w:rPr>
        <w:t xml:space="preserve">Приложение 12. Форма Акта о внесении информации в </w:t>
      </w:r>
      <w:r w:rsidRPr="008E08E2">
        <w:rPr>
          <w:i/>
          <w:iCs/>
        </w:rPr>
        <w:t>ЕОНКОМ</w:t>
      </w:r>
      <w:r>
        <w:rPr>
          <w:i/>
          <w:iCs/>
        </w:rPr>
        <w:t>.</w:t>
      </w:r>
    </w:p>
    <w:p w:rsidR="008D73A1" w:rsidRPr="001D5979" w:rsidRDefault="008D73A1" w:rsidP="00923257">
      <w:pPr>
        <w:shd w:val="clear" w:color="auto" w:fill="FFFFFF"/>
        <w:tabs>
          <w:tab w:val="left" w:pos="0"/>
        </w:tabs>
        <w:jc w:val="both"/>
        <w:rPr>
          <w:i/>
          <w:iCs/>
        </w:rPr>
      </w:pPr>
      <w:r w:rsidRPr="001D5979">
        <w:rPr>
          <w:i/>
          <w:iCs/>
        </w:rPr>
        <w:t>Приложение 1</w:t>
      </w:r>
      <w:r>
        <w:rPr>
          <w:i/>
          <w:iCs/>
        </w:rPr>
        <w:t>3</w:t>
      </w:r>
      <w:r w:rsidRPr="001D5979">
        <w:rPr>
          <w:i/>
          <w:iCs/>
        </w:rPr>
        <w:t>. Стандарт маркировки поставляемого оборудования;</w:t>
      </w:r>
    </w:p>
    <w:p w:rsidR="008D73A1" w:rsidRDefault="008D73A1" w:rsidP="00923257">
      <w:pPr>
        <w:shd w:val="clear" w:color="auto" w:fill="FFFFFF"/>
        <w:tabs>
          <w:tab w:val="left" w:pos="0"/>
        </w:tabs>
        <w:jc w:val="both"/>
        <w:rPr>
          <w:i/>
          <w:iCs/>
        </w:rPr>
      </w:pPr>
      <w:r w:rsidRPr="001D5979">
        <w:rPr>
          <w:i/>
          <w:iCs/>
        </w:rPr>
        <w:t>Приложение 1</w:t>
      </w:r>
      <w:r>
        <w:rPr>
          <w:i/>
          <w:iCs/>
        </w:rPr>
        <w:t>4</w:t>
      </w:r>
      <w:r w:rsidRPr="001D5979">
        <w:rPr>
          <w:i/>
          <w:iCs/>
        </w:rPr>
        <w:t>. Технические условия к этикеткам штрих-кода.</w:t>
      </w:r>
    </w:p>
    <w:p w:rsidR="008D73A1" w:rsidRPr="001D5979" w:rsidRDefault="008D73A1" w:rsidP="00923257">
      <w:pPr>
        <w:shd w:val="clear" w:color="auto" w:fill="FFFFFF"/>
        <w:tabs>
          <w:tab w:val="left" w:pos="0"/>
        </w:tabs>
        <w:jc w:val="both"/>
        <w:rPr>
          <w:i/>
          <w:iCs/>
        </w:rPr>
      </w:pPr>
      <w:r w:rsidRPr="006E5381">
        <w:rPr>
          <w:i/>
          <w:iCs/>
        </w:rPr>
        <w:t>Приложение 15. Форма Акта сверки расчетов.</w:t>
      </w:r>
    </w:p>
    <w:p w:rsidR="008D73A1" w:rsidRDefault="008D73A1" w:rsidP="00923257">
      <w:pPr>
        <w:shd w:val="clear" w:color="auto" w:fill="FFFFFF"/>
        <w:tabs>
          <w:tab w:val="left" w:pos="0"/>
        </w:tabs>
        <w:ind w:firstLine="709"/>
        <w:jc w:val="both"/>
      </w:pPr>
    </w:p>
    <w:p w:rsidR="008D73A1" w:rsidRPr="001D5979" w:rsidRDefault="008D73A1" w:rsidP="00923257">
      <w:pPr>
        <w:shd w:val="clear" w:color="auto" w:fill="FFFFFF"/>
        <w:tabs>
          <w:tab w:val="left" w:pos="0"/>
        </w:tabs>
        <w:ind w:firstLine="709"/>
        <w:jc w:val="both"/>
      </w:pPr>
    </w:p>
    <w:p w:rsidR="008D73A1" w:rsidRDefault="008D73A1" w:rsidP="00923257">
      <w:pPr>
        <w:shd w:val="clear" w:color="auto" w:fill="FFFFFF"/>
        <w:tabs>
          <w:tab w:val="left" w:pos="0"/>
        </w:tabs>
        <w:ind w:left="643" w:firstLine="709"/>
        <w:jc w:val="center"/>
      </w:pPr>
      <w:r w:rsidRPr="00B5337B">
        <w:rPr>
          <w:b/>
          <w:bCs/>
          <w:spacing w:val="-3"/>
        </w:rPr>
        <w:t xml:space="preserve">Статья </w:t>
      </w:r>
      <w:r>
        <w:rPr>
          <w:b/>
          <w:bCs/>
          <w:spacing w:val="-3"/>
        </w:rPr>
        <w:t>19</w:t>
      </w:r>
      <w:r w:rsidRPr="00B5337B">
        <w:rPr>
          <w:b/>
          <w:bCs/>
          <w:spacing w:val="-3"/>
        </w:rPr>
        <w:t>. Подписи и Реквизиты Сторон</w:t>
      </w:r>
    </w:p>
    <w:p w:rsidR="008D73A1" w:rsidRPr="00B5337B" w:rsidRDefault="008D73A1" w:rsidP="00923257">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tblPr>
      <w:tblGrid>
        <w:gridCol w:w="4824"/>
        <w:gridCol w:w="4766"/>
      </w:tblGrid>
      <w:tr w:rsidR="008D73A1" w:rsidRPr="0077391C" w:rsidTr="00756B0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left="56" w:firstLine="8"/>
              <w:jc w:val="center"/>
            </w:pPr>
            <w:r w:rsidRPr="0077391C">
              <w:t>Поставщик</w:t>
            </w:r>
          </w:p>
        </w:tc>
      </w:tr>
      <w:tr w:rsidR="008D73A1" w:rsidRPr="0077391C" w:rsidTr="00756B00">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0" w:right="1003"/>
              <w:jc w:val="both"/>
            </w:pPr>
            <w:r w:rsidRPr="0077391C">
              <w:t xml:space="preserve">Р/сч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r w:rsidR="008D73A1" w:rsidRPr="0077391C" w:rsidTr="00756B0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D73A1" w:rsidRPr="0077391C" w:rsidRDefault="008D73A1" w:rsidP="00756B00">
            <w:pPr>
              <w:shd w:val="clear" w:color="auto" w:fill="FFFFFF"/>
              <w:tabs>
                <w:tab w:val="left" w:pos="0"/>
              </w:tabs>
              <w:ind w:firstLine="709"/>
              <w:jc w:val="both"/>
            </w:pPr>
          </w:p>
        </w:tc>
      </w:tr>
    </w:tbl>
    <w:p w:rsidR="008D73A1" w:rsidRDefault="008D73A1" w:rsidP="00756B00">
      <w:pPr>
        <w:shd w:val="clear" w:color="auto" w:fill="FFFFFF"/>
        <w:tabs>
          <w:tab w:val="left" w:pos="0"/>
        </w:tabs>
        <w:jc w:val="both"/>
        <w:rPr>
          <w:spacing w:val="-4"/>
        </w:rPr>
      </w:pPr>
    </w:p>
    <w:p w:rsidR="008D73A1" w:rsidRDefault="008D73A1" w:rsidP="00923257">
      <w:pPr>
        <w:shd w:val="clear" w:color="auto" w:fill="FFFFFF"/>
        <w:tabs>
          <w:tab w:val="left" w:pos="0"/>
        </w:tabs>
        <w:ind w:left="3941" w:firstLine="709"/>
        <w:jc w:val="both"/>
        <w:rPr>
          <w:spacing w:val="-4"/>
        </w:rPr>
      </w:pPr>
    </w:p>
    <w:p w:rsidR="008D73A1" w:rsidRDefault="008D73A1" w:rsidP="00923257">
      <w:pPr>
        <w:shd w:val="clear" w:color="auto" w:fill="FFFFFF"/>
        <w:tabs>
          <w:tab w:val="left" w:pos="0"/>
        </w:tabs>
        <w:ind w:left="3941" w:firstLine="709"/>
        <w:jc w:val="both"/>
        <w:rPr>
          <w:spacing w:val="-4"/>
        </w:rPr>
      </w:pPr>
      <w:r w:rsidRPr="0077391C">
        <w:rPr>
          <w:spacing w:val="-4"/>
        </w:rPr>
        <w:t>ПОДПИСИ СТОРОН:</w:t>
      </w:r>
    </w:p>
    <w:p w:rsidR="008D73A1" w:rsidRDefault="008D73A1" w:rsidP="00923257">
      <w:pPr>
        <w:shd w:val="clear" w:color="auto" w:fill="FFFFFF"/>
        <w:tabs>
          <w:tab w:val="left" w:pos="0"/>
        </w:tabs>
        <w:ind w:left="3941" w:firstLine="709"/>
        <w:jc w:val="both"/>
        <w:rPr>
          <w:spacing w:val="-4"/>
        </w:rPr>
      </w:pPr>
    </w:p>
    <w:p w:rsidR="008D73A1" w:rsidRDefault="008D73A1" w:rsidP="00923257">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8D73A1" w:rsidRPr="00FF7C51" w:rsidRDefault="008D73A1" w:rsidP="00923257">
      <w:pPr>
        <w:shd w:val="clear" w:color="auto" w:fill="FFFFFF"/>
        <w:tabs>
          <w:tab w:val="left" w:pos="0"/>
          <w:tab w:val="left" w:leader="underscore" w:pos="2827"/>
          <w:tab w:val="left" w:pos="6005"/>
          <w:tab w:val="left" w:leader="underscore" w:pos="7570"/>
          <w:tab w:val="left" w:leader="underscore" w:pos="9317"/>
        </w:tabs>
        <w:jc w:val="both"/>
        <w:rPr>
          <w:spacing w:val="-1"/>
        </w:rPr>
      </w:pPr>
      <w:r w:rsidRPr="00FF7C51">
        <w:rPr>
          <w:spacing w:val="-1"/>
        </w:rPr>
        <w:t xml:space="preserve">           _________________________________               ___________________________________</w:t>
      </w:r>
    </w:p>
    <w:p w:rsidR="008D73A1" w:rsidRPr="00FF7C51" w:rsidRDefault="008D73A1" w:rsidP="00923257">
      <w:pPr>
        <w:shd w:val="clear" w:color="auto" w:fill="FFFFFF"/>
        <w:tabs>
          <w:tab w:val="left" w:pos="0"/>
          <w:tab w:val="left" w:leader="underscore" w:pos="2827"/>
          <w:tab w:val="left" w:pos="6005"/>
          <w:tab w:val="left" w:leader="underscore" w:pos="7570"/>
          <w:tab w:val="left" w:leader="underscore" w:pos="9317"/>
        </w:tabs>
        <w:jc w:val="both"/>
      </w:pPr>
    </w:p>
    <w:p w:rsidR="008D73A1" w:rsidRPr="00DB44A1" w:rsidRDefault="008D73A1" w:rsidP="00923257">
      <w:pPr>
        <w:shd w:val="clear" w:color="auto" w:fill="FFFFFF"/>
        <w:tabs>
          <w:tab w:val="left" w:pos="0"/>
          <w:tab w:val="left" w:leader="underscore" w:pos="2827"/>
          <w:tab w:val="left" w:pos="6005"/>
          <w:tab w:val="left" w:leader="underscore" w:pos="7570"/>
          <w:tab w:val="left" w:leader="underscore" w:pos="9317"/>
        </w:tabs>
        <w:ind w:firstLine="709"/>
        <w:jc w:val="both"/>
      </w:pPr>
      <w:r w:rsidRPr="00DB44A1">
        <w:t>_____________ (</w:t>
      </w:r>
      <w:r w:rsidRPr="00756B00">
        <w:t>_________________</w:t>
      </w:r>
      <w:r w:rsidRPr="00DB44A1">
        <w:t>)</w:t>
      </w:r>
      <w:r w:rsidRPr="00756B00">
        <w:t xml:space="preserve">               _____________ (____________________) </w:t>
      </w:r>
      <w:r w:rsidRPr="00DB44A1">
        <w:t xml:space="preserve"> </w:t>
      </w:r>
    </w:p>
    <w:p w:rsidR="008D73A1" w:rsidRPr="00777D55" w:rsidRDefault="008D73A1" w:rsidP="00923257">
      <w:pPr>
        <w:tabs>
          <w:tab w:val="left" w:pos="0"/>
        </w:tabs>
        <w:ind w:firstLine="709"/>
        <w:jc w:val="both"/>
        <w:rPr>
          <w:b/>
          <w:color w:val="000000"/>
        </w:rPr>
      </w:pPr>
    </w:p>
    <w:p w:rsidR="008D73A1" w:rsidRDefault="008D73A1"/>
    <w:sectPr w:rsidR="008D73A1" w:rsidSect="00B562BC">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3A1" w:rsidRDefault="008D73A1" w:rsidP="00D13C9F">
      <w:r>
        <w:separator/>
      </w:r>
    </w:p>
  </w:endnote>
  <w:endnote w:type="continuationSeparator" w:id="0">
    <w:p w:rsidR="008D73A1" w:rsidRDefault="008D73A1" w:rsidP="00D13C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A1" w:rsidRDefault="008D73A1" w:rsidP="00B562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73A1" w:rsidRDefault="008D73A1" w:rsidP="00B562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A1" w:rsidRDefault="008D73A1" w:rsidP="00B562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3A1" w:rsidRDefault="008D73A1" w:rsidP="00D13C9F">
      <w:r>
        <w:separator/>
      </w:r>
    </w:p>
  </w:footnote>
  <w:footnote w:type="continuationSeparator" w:id="0">
    <w:p w:rsidR="008D73A1" w:rsidRDefault="008D73A1" w:rsidP="00D13C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A1" w:rsidRDefault="008D73A1" w:rsidP="00B562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73A1" w:rsidRDefault="008D73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A1" w:rsidRDefault="008D73A1" w:rsidP="00B562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8D73A1" w:rsidRDefault="008D73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320"/>
        </w:tabs>
        <w:ind w:left="1320"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320"/>
        </w:tabs>
        <w:ind w:left="13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5">
    <w:nsid w:val="2E664AA1"/>
    <w:multiLevelType w:val="singleLevel"/>
    <w:tmpl w:val="B9B015F8"/>
    <w:lvl w:ilvl="0">
      <w:start w:val="1"/>
      <w:numFmt w:val="decimal"/>
      <w:lvlText w:val="14.%1"/>
      <w:lvlJc w:val="left"/>
      <w:pPr>
        <w:ind w:left="84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531"/>
        </w:tabs>
        <w:ind w:left="1531"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3B5C6EB7"/>
    <w:multiLevelType w:val="multilevel"/>
    <w:tmpl w:val="858CAAB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320"/>
        </w:tabs>
        <w:ind w:left="132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27639A8"/>
    <w:multiLevelType w:val="hybridMultilevel"/>
    <w:tmpl w:val="F40281BE"/>
    <w:lvl w:ilvl="0" w:tplc="21A8B342">
      <w:numFmt w:val="bullet"/>
      <w:lvlText w:val="-"/>
      <w:lvlJc w:val="left"/>
      <w:pPr>
        <w:ind w:left="1680" w:hanging="360"/>
      </w:pPr>
      <w:rPr>
        <w:rFonts w:ascii="Times New Roman" w:hAnsi="Times New Roman" w:hint="default"/>
      </w:rPr>
    </w:lvl>
    <w:lvl w:ilvl="1" w:tplc="04190003" w:tentative="1">
      <w:start w:val="1"/>
      <w:numFmt w:val="bullet"/>
      <w:lvlText w:val="o"/>
      <w:lvlJc w:val="left"/>
      <w:pPr>
        <w:ind w:left="2400" w:hanging="360"/>
      </w:pPr>
      <w:rPr>
        <w:rFonts w:ascii="Courier New" w:hAnsi="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5B2E3340"/>
    <w:multiLevelType w:val="multilevel"/>
    <w:tmpl w:val="BF86FC6E"/>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2685"/>
        </w:tabs>
        <w:ind w:left="268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nsid w:val="63AB6698"/>
    <w:multiLevelType w:val="singleLevel"/>
    <w:tmpl w:val="5BBEE5B8"/>
    <w:lvl w:ilvl="0">
      <w:start w:val="1"/>
      <w:numFmt w:val="decimal"/>
      <w:lvlText w:val="17.%1"/>
      <w:lvlJc w:val="left"/>
      <w:pPr>
        <w:ind w:left="840"/>
      </w:pPr>
      <w:rPr>
        <w:rFonts w:ascii="Times New Roman" w:hAnsi="Times New Roman" w:cs="Times New Roman" w:hint="default"/>
      </w:rPr>
    </w:lvl>
  </w:abstractNum>
  <w:abstractNum w:abstractNumId="18">
    <w:nsid w:val="6D331B4F"/>
    <w:multiLevelType w:val="multilevel"/>
    <w:tmpl w:val="AEB27266"/>
    <w:lvl w:ilvl="0">
      <w:start w:val="17"/>
      <w:numFmt w:val="decimal"/>
      <w:lvlText w:val="%1."/>
      <w:lvlJc w:val="left"/>
      <w:pPr>
        <w:tabs>
          <w:tab w:val="num" w:pos="480"/>
        </w:tabs>
        <w:ind w:left="480" w:hanging="480"/>
      </w:pPr>
      <w:rPr>
        <w:rFonts w:cs="Times New Roman" w:hint="default"/>
      </w:rPr>
    </w:lvl>
    <w:lvl w:ilvl="1">
      <w:start w:val="7"/>
      <w:numFmt w:val="decimal"/>
      <w:lvlText w:val="%1.%2."/>
      <w:lvlJc w:val="left"/>
      <w:pPr>
        <w:tabs>
          <w:tab w:val="num" w:pos="1320"/>
        </w:tabs>
        <w:ind w:left="1320" w:hanging="48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520"/>
        </w:tabs>
        <w:ind w:left="2520"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72807B8A"/>
    <w:multiLevelType w:val="singleLevel"/>
    <w:tmpl w:val="7DFA7F2A"/>
    <w:lvl w:ilvl="0">
      <w:start w:val="5"/>
      <w:numFmt w:val="decimal"/>
      <w:lvlText w:val="16.%1"/>
      <w:lvlJc w:val="left"/>
      <w:pPr>
        <w:ind w:left="840"/>
      </w:pPr>
      <w:rPr>
        <w:rFonts w:ascii="Times New Roman" w:hAnsi="Times New Roman" w:cs="Times New Roman" w:hint="default"/>
      </w:rPr>
    </w:lvl>
  </w:abstractNum>
  <w:num w:numId="1">
    <w:abstractNumId w:val="6"/>
  </w:num>
  <w:num w:numId="2">
    <w:abstractNumId w:val="12"/>
  </w:num>
  <w:num w:numId="3">
    <w:abstractNumId w:val="19"/>
  </w:num>
  <w:num w:numId="4">
    <w:abstractNumId w:val="4"/>
  </w:num>
  <w:num w:numId="5">
    <w:abstractNumId w:val="11"/>
  </w:num>
  <w:num w:numId="6">
    <w:abstractNumId w:val="2"/>
  </w:num>
  <w:num w:numId="7">
    <w:abstractNumId w:val="5"/>
  </w:num>
  <w:num w:numId="8">
    <w:abstractNumId w:val="14"/>
  </w:num>
  <w:num w:numId="9">
    <w:abstractNumId w:val="20"/>
  </w:num>
  <w:num w:numId="10">
    <w:abstractNumId w:val="17"/>
  </w:num>
  <w:num w:numId="11">
    <w:abstractNumId w:val="0"/>
  </w:num>
  <w:num w:numId="12">
    <w:abstractNumId w:val="1"/>
  </w:num>
  <w:num w:numId="13">
    <w:abstractNumId w:val="8"/>
  </w:num>
  <w:num w:numId="14">
    <w:abstractNumId w:val="15"/>
  </w:num>
  <w:num w:numId="15">
    <w:abstractNumId w:val="3"/>
  </w:num>
  <w:num w:numId="16">
    <w:abstractNumId w:val="13"/>
  </w:num>
  <w:num w:numId="17">
    <w:abstractNumId w:val="9"/>
  </w:num>
  <w:num w:numId="18">
    <w:abstractNumId w:val="7"/>
  </w:num>
  <w:num w:numId="19">
    <w:abstractNumId w:val="16"/>
  </w:num>
  <w:num w:numId="20">
    <w:abstractNumId w:val="18"/>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257"/>
    <w:rsid w:val="00016B14"/>
    <w:rsid w:val="00037471"/>
    <w:rsid w:val="000376B6"/>
    <w:rsid w:val="00051117"/>
    <w:rsid w:val="00062336"/>
    <w:rsid w:val="00082055"/>
    <w:rsid w:val="00086A7F"/>
    <w:rsid w:val="00090F1F"/>
    <w:rsid w:val="0009344C"/>
    <w:rsid w:val="000A3306"/>
    <w:rsid w:val="000A5FB0"/>
    <w:rsid w:val="000A7D9A"/>
    <w:rsid w:val="000C219F"/>
    <w:rsid w:val="000C2786"/>
    <w:rsid w:val="000C29FA"/>
    <w:rsid w:val="000C45D8"/>
    <w:rsid w:val="000D0D59"/>
    <w:rsid w:val="000D37AD"/>
    <w:rsid w:val="000E5955"/>
    <w:rsid w:val="000E7230"/>
    <w:rsid w:val="000F0607"/>
    <w:rsid w:val="000F42F0"/>
    <w:rsid w:val="000F5EE9"/>
    <w:rsid w:val="00100167"/>
    <w:rsid w:val="001138D4"/>
    <w:rsid w:val="001346BC"/>
    <w:rsid w:val="00156459"/>
    <w:rsid w:val="00160472"/>
    <w:rsid w:val="00164FA4"/>
    <w:rsid w:val="001745D6"/>
    <w:rsid w:val="00174AD1"/>
    <w:rsid w:val="0019291F"/>
    <w:rsid w:val="00193149"/>
    <w:rsid w:val="001A052C"/>
    <w:rsid w:val="001D5979"/>
    <w:rsid w:val="00216D32"/>
    <w:rsid w:val="00221EFE"/>
    <w:rsid w:val="0022248B"/>
    <w:rsid w:val="00223964"/>
    <w:rsid w:val="0024086F"/>
    <w:rsid w:val="00241A3C"/>
    <w:rsid w:val="0024582B"/>
    <w:rsid w:val="00254D55"/>
    <w:rsid w:val="00283DCE"/>
    <w:rsid w:val="0029288F"/>
    <w:rsid w:val="002C2F12"/>
    <w:rsid w:val="002C6E8E"/>
    <w:rsid w:val="002D08E5"/>
    <w:rsid w:val="002D7FDA"/>
    <w:rsid w:val="002F4324"/>
    <w:rsid w:val="00337802"/>
    <w:rsid w:val="00344806"/>
    <w:rsid w:val="003568D9"/>
    <w:rsid w:val="003608CB"/>
    <w:rsid w:val="00376969"/>
    <w:rsid w:val="003C2AFD"/>
    <w:rsid w:val="00402343"/>
    <w:rsid w:val="00417586"/>
    <w:rsid w:val="00430452"/>
    <w:rsid w:val="004424E5"/>
    <w:rsid w:val="00461495"/>
    <w:rsid w:val="00462312"/>
    <w:rsid w:val="00462AAB"/>
    <w:rsid w:val="004641F0"/>
    <w:rsid w:val="00484545"/>
    <w:rsid w:val="004A49E1"/>
    <w:rsid w:val="004B5603"/>
    <w:rsid w:val="004C32AF"/>
    <w:rsid w:val="004D3200"/>
    <w:rsid w:val="004D76DE"/>
    <w:rsid w:val="004E4270"/>
    <w:rsid w:val="004F0C16"/>
    <w:rsid w:val="0052235B"/>
    <w:rsid w:val="005227FD"/>
    <w:rsid w:val="00530BB0"/>
    <w:rsid w:val="005470D7"/>
    <w:rsid w:val="00557DA5"/>
    <w:rsid w:val="005651D4"/>
    <w:rsid w:val="0056524D"/>
    <w:rsid w:val="00567E16"/>
    <w:rsid w:val="00577984"/>
    <w:rsid w:val="005B6497"/>
    <w:rsid w:val="005D5801"/>
    <w:rsid w:val="005F4CAD"/>
    <w:rsid w:val="00605207"/>
    <w:rsid w:val="006054DA"/>
    <w:rsid w:val="00606004"/>
    <w:rsid w:val="00611878"/>
    <w:rsid w:val="006144AE"/>
    <w:rsid w:val="00625A11"/>
    <w:rsid w:val="00632EE2"/>
    <w:rsid w:val="006375B5"/>
    <w:rsid w:val="00657C36"/>
    <w:rsid w:val="006633BE"/>
    <w:rsid w:val="00680740"/>
    <w:rsid w:val="0069023D"/>
    <w:rsid w:val="00694109"/>
    <w:rsid w:val="006943EC"/>
    <w:rsid w:val="006C1415"/>
    <w:rsid w:val="006D68D6"/>
    <w:rsid w:val="006E5381"/>
    <w:rsid w:val="006F3940"/>
    <w:rsid w:val="0070162B"/>
    <w:rsid w:val="00714A37"/>
    <w:rsid w:val="007422E3"/>
    <w:rsid w:val="00753687"/>
    <w:rsid w:val="00756B00"/>
    <w:rsid w:val="0077391C"/>
    <w:rsid w:val="00777D55"/>
    <w:rsid w:val="00777FDC"/>
    <w:rsid w:val="007B332B"/>
    <w:rsid w:val="007B342F"/>
    <w:rsid w:val="007D132F"/>
    <w:rsid w:val="007E44FD"/>
    <w:rsid w:val="007E56AC"/>
    <w:rsid w:val="007F0D30"/>
    <w:rsid w:val="007F158B"/>
    <w:rsid w:val="008001A7"/>
    <w:rsid w:val="00804DEA"/>
    <w:rsid w:val="008055C9"/>
    <w:rsid w:val="0080608E"/>
    <w:rsid w:val="00806C28"/>
    <w:rsid w:val="00816C2B"/>
    <w:rsid w:val="00823675"/>
    <w:rsid w:val="008320D7"/>
    <w:rsid w:val="00832F5B"/>
    <w:rsid w:val="0083729C"/>
    <w:rsid w:val="00847133"/>
    <w:rsid w:val="00880D2C"/>
    <w:rsid w:val="00894DE2"/>
    <w:rsid w:val="008C5EAF"/>
    <w:rsid w:val="008C7E4B"/>
    <w:rsid w:val="008D45DF"/>
    <w:rsid w:val="008D5751"/>
    <w:rsid w:val="008D5E78"/>
    <w:rsid w:val="008D73A1"/>
    <w:rsid w:val="008E08E2"/>
    <w:rsid w:val="00902D5A"/>
    <w:rsid w:val="00904EEF"/>
    <w:rsid w:val="00907173"/>
    <w:rsid w:val="00907CC1"/>
    <w:rsid w:val="00923257"/>
    <w:rsid w:val="00967745"/>
    <w:rsid w:val="00983CF2"/>
    <w:rsid w:val="00995CB4"/>
    <w:rsid w:val="009A5072"/>
    <w:rsid w:val="009A69FF"/>
    <w:rsid w:val="009D059E"/>
    <w:rsid w:val="00A05028"/>
    <w:rsid w:val="00A1313B"/>
    <w:rsid w:val="00A215A7"/>
    <w:rsid w:val="00A25218"/>
    <w:rsid w:val="00A25412"/>
    <w:rsid w:val="00A3111C"/>
    <w:rsid w:val="00A4057D"/>
    <w:rsid w:val="00A52A86"/>
    <w:rsid w:val="00A577D0"/>
    <w:rsid w:val="00A76376"/>
    <w:rsid w:val="00A859FC"/>
    <w:rsid w:val="00AA710F"/>
    <w:rsid w:val="00AA7768"/>
    <w:rsid w:val="00AB18A4"/>
    <w:rsid w:val="00AB3A34"/>
    <w:rsid w:val="00AB4EFD"/>
    <w:rsid w:val="00AC527E"/>
    <w:rsid w:val="00AD34B7"/>
    <w:rsid w:val="00AF73B1"/>
    <w:rsid w:val="00B13AC8"/>
    <w:rsid w:val="00B408ED"/>
    <w:rsid w:val="00B47927"/>
    <w:rsid w:val="00B52315"/>
    <w:rsid w:val="00B5337B"/>
    <w:rsid w:val="00B55D9A"/>
    <w:rsid w:val="00B562BC"/>
    <w:rsid w:val="00B7592E"/>
    <w:rsid w:val="00B87217"/>
    <w:rsid w:val="00B92993"/>
    <w:rsid w:val="00B94D66"/>
    <w:rsid w:val="00BB76E9"/>
    <w:rsid w:val="00BC21DB"/>
    <w:rsid w:val="00BC2A33"/>
    <w:rsid w:val="00BC2F1F"/>
    <w:rsid w:val="00BD36B9"/>
    <w:rsid w:val="00BF2A44"/>
    <w:rsid w:val="00BF58E9"/>
    <w:rsid w:val="00C16462"/>
    <w:rsid w:val="00C249FB"/>
    <w:rsid w:val="00C25DA2"/>
    <w:rsid w:val="00C3080B"/>
    <w:rsid w:val="00C7008E"/>
    <w:rsid w:val="00C844E8"/>
    <w:rsid w:val="00C9617A"/>
    <w:rsid w:val="00CB4754"/>
    <w:rsid w:val="00CB7B41"/>
    <w:rsid w:val="00CC48FB"/>
    <w:rsid w:val="00CC5D76"/>
    <w:rsid w:val="00CD3800"/>
    <w:rsid w:val="00CD65B2"/>
    <w:rsid w:val="00CF0B5A"/>
    <w:rsid w:val="00CF3FD9"/>
    <w:rsid w:val="00D03AD8"/>
    <w:rsid w:val="00D12A21"/>
    <w:rsid w:val="00D13C9F"/>
    <w:rsid w:val="00D27524"/>
    <w:rsid w:val="00D52052"/>
    <w:rsid w:val="00D5281E"/>
    <w:rsid w:val="00D55FB6"/>
    <w:rsid w:val="00D60BBF"/>
    <w:rsid w:val="00D64510"/>
    <w:rsid w:val="00D92BA7"/>
    <w:rsid w:val="00DA4835"/>
    <w:rsid w:val="00DB44A1"/>
    <w:rsid w:val="00DC2CE3"/>
    <w:rsid w:val="00DF010B"/>
    <w:rsid w:val="00E3102B"/>
    <w:rsid w:val="00E317F6"/>
    <w:rsid w:val="00E531FD"/>
    <w:rsid w:val="00E54C5E"/>
    <w:rsid w:val="00E65781"/>
    <w:rsid w:val="00E75D16"/>
    <w:rsid w:val="00E90B69"/>
    <w:rsid w:val="00E9297D"/>
    <w:rsid w:val="00EB154B"/>
    <w:rsid w:val="00EC2B16"/>
    <w:rsid w:val="00EE4607"/>
    <w:rsid w:val="00EF0C81"/>
    <w:rsid w:val="00F1459A"/>
    <w:rsid w:val="00F4384A"/>
    <w:rsid w:val="00F52E22"/>
    <w:rsid w:val="00F5695B"/>
    <w:rsid w:val="00F95723"/>
    <w:rsid w:val="00FC27E6"/>
    <w:rsid w:val="00FC56F9"/>
    <w:rsid w:val="00FE66F0"/>
    <w:rsid w:val="00FF0371"/>
    <w:rsid w:val="00FF1658"/>
    <w:rsid w:val="00FF3A6B"/>
    <w:rsid w:val="00FF5648"/>
    <w:rsid w:val="00FF7C5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232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92325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257"/>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3257"/>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923257"/>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923257"/>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923257"/>
    <w:rPr>
      <w:sz w:val="28"/>
      <w:szCs w:val="20"/>
    </w:rPr>
  </w:style>
  <w:style w:type="character" w:customStyle="1" w:styleId="BodyText3Char">
    <w:name w:val="Body Text 3 Char"/>
    <w:basedOn w:val="DefaultParagraphFont"/>
    <w:link w:val="BodyText3"/>
    <w:uiPriority w:val="99"/>
    <w:locked/>
    <w:rsid w:val="00923257"/>
    <w:rPr>
      <w:rFonts w:ascii="Times New Roman" w:hAnsi="Times New Roman" w:cs="Times New Roman"/>
      <w:sz w:val="20"/>
      <w:szCs w:val="20"/>
      <w:lang w:eastAsia="ru-RU"/>
    </w:rPr>
  </w:style>
  <w:style w:type="paragraph" w:customStyle="1" w:styleId="1">
    <w:name w:val="Знак1"/>
    <w:basedOn w:val="Normal"/>
    <w:uiPriority w:val="99"/>
    <w:rsid w:val="00923257"/>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923257"/>
    <w:pPr>
      <w:spacing w:after="120"/>
      <w:ind w:left="283"/>
    </w:pPr>
  </w:style>
  <w:style w:type="character" w:customStyle="1" w:styleId="BodyTextIndentChar">
    <w:name w:val="Body Text Indent Char"/>
    <w:basedOn w:val="DefaultParagraphFont"/>
    <w:link w:val="BodyTextIndent"/>
    <w:uiPriority w:val="99"/>
    <w:locked/>
    <w:rsid w:val="00923257"/>
    <w:rPr>
      <w:rFonts w:ascii="Times New Roman" w:hAnsi="Times New Roman" w:cs="Times New Roman"/>
      <w:sz w:val="24"/>
      <w:szCs w:val="24"/>
      <w:lang w:eastAsia="ru-RU"/>
    </w:rPr>
  </w:style>
  <w:style w:type="paragraph" w:styleId="BodyText2">
    <w:name w:val="Body Text 2"/>
    <w:basedOn w:val="Normal"/>
    <w:link w:val="BodyText2Char"/>
    <w:uiPriority w:val="99"/>
    <w:rsid w:val="00923257"/>
    <w:pPr>
      <w:spacing w:after="120" w:line="480" w:lineRule="auto"/>
    </w:pPr>
  </w:style>
  <w:style w:type="character" w:customStyle="1" w:styleId="BodyText2Char">
    <w:name w:val="Body Text 2 Char"/>
    <w:basedOn w:val="DefaultParagraphFont"/>
    <w:link w:val="BodyText2"/>
    <w:uiPriority w:val="99"/>
    <w:locked/>
    <w:rsid w:val="00923257"/>
    <w:rPr>
      <w:rFonts w:ascii="Times New Roman" w:hAnsi="Times New Roman" w:cs="Times New Roman"/>
      <w:sz w:val="24"/>
      <w:szCs w:val="24"/>
      <w:lang w:eastAsia="ru-RU"/>
    </w:rPr>
  </w:style>
  <w:style w:type="paragraph" w:customStyle="1" w:styleId="ConsPlusNormal">
    <w:name w:val="ConsPlusNormal"/>
    <w:uiPriority w:val="99"/>
    <w:rsid w:val="00923257"/>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923257"/>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92325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23257"/>
    <w:rPr>
      <w:rFonts w:ascii="Times New Roman" w:hAnsi="Times New Roman" w:cs="Times New Roman"/>
      <w:sz w:val="16"/>
      <w:szCs w:val="16"/>
      <w:lang w:eastAsia="ru-RU"/>
    </w:rPr>
  </w:style>
  <w:style w:type="paragraph" w:styleId="BodyText">
    <w:name w:val="Body Text"/>
    <w:basedOn w:val="Normal"/>
    <w:link w:val="BodyTextChar"/>
    <w:uiPriority w:val="99"/>
    <w:rsid w:val="00923257"/>
    <w:pPr>
      <w:spacing w:after="120"/>
    </w:pPr>
  </w:style>
  <w:style w:type="character" w:customStyle="1" w:styleId="BodyTextChar">
    <w:name w:val="Body Text Char"/>
    <w:basedOn w:val="DefaultParagraphFont"/>
    <w:link w:val="BodyText"/>
    <w:uiPriority w:val="99"/>
    <w:locked/>
    <w:rsid w:val="00923257"/>
    <w:rPr>
      <w:rFonts w:ascii="Times New Roman" w:hAnsi="Times New Roman" w:cs="Times New Roman"/>
      <w:sz w:val="24"/>
      <w:szCs w:val="24"/>
      <w:lang w:eastAsia="ru-RU"/>
    </w:rPr>
  </w:style>
  <w:style w:type="paragraph" w:styleId="Header">
    <w:name w:val="header"/>
    <w:basedOn w:val="Normal"/>
    <w:link w:val="HeaderChar"/>
    <w:uiPriority w:val="99"/>
    <w:rsid w:val="00923257"/>
    <w:pPr>
      <w:tabs>
        <w:tab w:val="center" w:pos="4677"/>
        <w:tab w:val="right" w:pos="9355"/>
      </w:tabs>
    </w:pPr>
  </w:style>
  <w:style w:type="character" w:customStyle="1" w:styleId="HeaderChar">
    <w:name w:val="Header Char"/>
    <w:basedOn w:val="DefaultParagraphFont"/>
    <w:link w:val="Header"/>
    <w:uiPriority w:val="99"/>
    <w:locked/>
    <w:rsid w:val="00923257"/>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923257"/>
    <w:rPr>
      <w:rFonts w:cs="Times New Roman"/>
      <w:sz w:val="16"/>
      <w:szCs w:val="16"/>
    </w:rPr>
  </w:style>
  <w:style w:type="paragraph" w:styleId="CommentText">
    <w:name w:val="annotation text"/>
    <w:basedOn w:val="Normal"/>
    <w:link w:val="CommentTextChar"/>
    <w:uiPriority w:val="99"/>
    <w:semiHidden/>
    <w:rsid w:val="00923257"/>
    <w:rPr>
      <w:sz w:val="20"/>
      <w:szCs w:val="20"/>
    </w:rPr>
  </w:style>
  <w:style w:type="character" w:customStyle="1" w:styleId="CommentTextChar">
    <w:name w:val="Comment Text Char"/>
    <w:basedOn w:val="DefaultParagraphFont"/>
    <w:link w:val="CommentText"/>
    <w:uiPriority w:val="99"/>
    <w:semiHidden/>
    <w:locked/>
    <w:rsid w:val="00923257"/>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9232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3257"/>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923257"/>
    <w:rPr>
      <w:b/>
      <w:bCs/>
    </w:rPr>
  </w:style>
  <w:style w:type="character" w:customStyle="1" w:styleId="CommentSubjectChar">
    <w:name w:val="Comment Subject Char"/>
    <w:basedOn w:val="CommentTextChar"/>
    <w:link w:val="CommentSubject"/>
    <w:uiPriority w:val="99"/>
    <w:semiHidden/>
    <w:locked/>
    <w:rsid w:val="00923257"/>
    <w:rPr>
      <w:b/>
      <w:bCs/>
    </w:rPr>
  </w:style>
  <w:style w:type="paragraph" w:styleId="Footer">
    <w:name w:val="footer"/>
    <w:basedOn w:val="Normal"/>
    <w:link w:val="FooterChar"/>
    <w:uiPriority w:val="99"/>
    <w:rsid w:val="00923257"/>
    <w:pPr>
      <w:tabs>
        <w:tab w:val="center" w:pos="4677"/>
        <w:tab w:val="right" w:pos="9355"/>
      </w:tabs>
    </w:pPr>
  </w:style>
  <w:style w:type="character" w:customStyle="1" w:styleId="FooterChar">
    <w:name w:val="Footer Char"/>
    <w:basedOn w:val="DefaultParagraphFont"/>
    <w:link w:val="Footer"/>
    <w:uiPriority w:val="99"/>
    <w:locked/>
    <w:rsid w:val="00923257"/>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923257"/>
    <w:rPr>
      <w:sz w:val="20"/>
      <w:szCs w:val="20"/>
    </w:rPr>
  </w:style>
  <w:style w:type="character" w:customStyle="1" w:styleId="FootnoteTextChar">
    <w:name w:val="Footnote Text Char"/>
    <w:basedOn w:val="DefaultParagraphFont"/>
    <w:link w:val="FootnoteText"/>
    <w:uiPriority w:val="99"/>
    <w:semiHidden/>
    <w:locked/>
    <w:rsid w:val="00923257"/>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923257"/>
    <w:rPr>
      <w:rFonts w:cs="Times New Roman"/>
      <w:vertAlign w:val="superscript"/>
    </w:rPr>
  </w:style>
  <w:style w:type="paragraph" w:customStyle="1" w:styleId="a">
    <w:name w:val="Раздел Приложения"/>
    <w:basedOn w:val="Normal"/>
    <w:uiPriority w:val="99"/>
    <w:rsid w:val="00923257"/>
    <w:pPr>
      <w:numPr>
        <w:numId w:val="13"/>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923257"/>
    <w:rPr>
      <w:rFonts w:cs="Times New Roman"/>
    </w:rPr>
  </w:style>
  <w:style w:type="paragraph" w:styleId="ListParagraph">
    <w:name w:val="List Paragraph"/>
    <w:basedOn w:val="Normal"/>
    <w:uiPriority w:val="99"/>
    <w:qFormat/>
    <w:rsid w:val="00923257"/>
    <w:pPr>
      <w:ind w:left="708"/>
    </w:pPr>
  </w:style>
  <w:style w:type="character" w:styleId="Hyperlink">
    <w:name w:val="Hyperlink"/>
    <w:basedOn w:val="DefaultParagraphFont"/>
    <w:uiPriority w:val="99"/>
    <w:rsid w:val="0092325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26</Pages>
  <Words>12596</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6612</cp:lastModifiedBy>
  <cp:revision>6</cp:revision>
  <dcterms:created xsi:type="dcterms:W3CDTF">2013-04-26T11:49:00Z</dcterms:created>
  <dcterms:modified xsi:type="dcterms:W3CDTF">2013-05-22T06:30:00Z</dcterms:modified>
</cp:coreProperties>
</file>