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19" w:rsidRDefault="009D4619" w:rsidP="0079152D">
      <w:pPr>
        <w:autoSpaceDE w:val="0"/>
        <w:autoSpaceDN w:val="0"/>
        <w:adjustRightInd w:val="0"/>
        <w:jc w:val="center"/>
        <w:rPr>
          <w:bCs/>
          <w:noProof/>
        </w:rPr>
      </w:pPr>
    </w:p>
    <w:p w:rsidR="009D4619" w:rsidRDefault="009D4619" w:rsidP="0079152D">
      <w:pPr>
        <w:autoSpaceDE w:val="0"/>
        <w:autoSpaceDN w:val="0"/>
        <w:adjustRightInd w:val="0"/>
        <w:jc w:val="center"/>
        <w:rPr>
          <w:bCs/>
          <w:noProof/>
        </w:rPr>
      </w:pPr>
    </w:p>
    <w:p w:rsidR="009D4619" w:rsidRPr="00613E2F" w:rsidRDefault="009D4619" w:rsidP="0079152D">
      <w:pPr>
        <w:autoSpaceDE w:val="0"/>
        <w:autoSpaceDN w:val="0"/>
        <w:adjustRightInd w:val="0"/>
        <w:jc w:val="center"/>
        <w:rPr>
          <w:bCs/>
          <w:noProof/>
        </w:rPr>
      </w:pPr>
      <w:r>
        <w:rPr>
          <w:bCs/>
          <w:noProof/>
        </w:rPr>
        <w:t>Договор</w:t>
      </w:r>
      <w:r w:rsidRPr="00613E2F">
        <w:rPr>
          <w:bCs/>
          <w:noProof/>
        </w:rPr>
        <w:t xml:space="preserve"> №</w:t>
      </w:r>
    </w:p>
    <w:p w:rsidR="009D4619" w:rsidRPr="00613E2F" w:rsidRDefault="009D4619" w:rsidP="0079152D">
      <w:pPr>
        <w:autoSpaceDE w:val="0"/>
        <w:autoSpaceDN w:val="0"/>
        <w:adjustRightInd w:val="0"/>
        <w:jc w:val="center"/>
        <w:rPr>
          <w:bCs/>
          <w:noProof/>
        </w:rPr>
      </w:pPr>
      <w:r w:rsidRPr="00613E2F">
        <w:rPr>
          <w:bCs/>
          <w:noProof/>
        </w:rPr>
        <w:t xml:space="preserve">возмездного оказания услуг по проведению </w:t>
      </w:r>
    </w:p>
    <w:p w:rsidR="009D4619" w:rsidRPr="00613E2F" w:rsidRDefault="009D4619" w:rsidP="0079152D">
      <w:pPr>
        <w:jc w:val="center"/>
        <w:rPr>
          <w:bCs/>
          <w:kern w:val="2"/>
          <w:lang w:eastAsia="ar-SA"/>
        </w:rPr>
      </w:pPr>
      <w:r w:rsidRPr="00613E2F">
        <w:rPr>
          <w:bCs/>
          <w:noProof/>
        </w:rPr>
        <w:t xml:space="preserve">медицинского </w:t>
      </w:r>
      <w:r>
        <w:rPr>
          <w:bCs/>
          <w:noProof/>
        </w:rPr>
        <w:t>освидетельствования</w:t>
      </w:r>
      <w:r w:rsidRPr="00613E2F">
        <w:rPr>
          <w:bCs/>
          <w:kern w:val="2"/>
          <w:lang w:eastAsia="ar-SA"/>
        </w:rPr>
        <w:t xml:space="preserve">  </w:t>
      </w:r>
    </w:p>
    <w:p w:rsidR="009D4619" w:rsidRDefault="009D4619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 xml:space="preserve"> </w:t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  <w:t xml:space="preserve">                     </w:t>
      </w:r>
    </w:p>
    <w:p w:rsidR="009D4619" w:rsidRDefault="009D4619" w:rsidP="0079152D">
      <w:pPr>
        <w:rPr>
          <w:bCs/>
          <w:kern w:val="2"/>
          <w:lang w:eastAsia="ar-SA"/>
        </w:rPr>
      </w:pPr>
    </w:p>
    <w:p w:rsidR="009D4619" w:rsidRDefault="009D4619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г. Мытищи                                                                                                «____»  ___________2015 г.</w:t>
      </w:r>
    </w:p>
    <w:p w:rsidR="009D4619" w:rsidRDefault="009D4619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 xml:space="preserve">    </w:t>
      </w:r>
    </w:p>
    <w:p w:rsidR="009D4619" w:rsidRDefault="009D4619" w:rsidP="0079152D">
      <w:pPr>
        <w:rPr>
          <w:bCs/>
          <w:kern w:val="2"/>
          <w:lang w:eastAsia="ar-SA"/>
        </w:rPr>
      </w:pPr>
    </w:p>
    <w:p w:rsidR="009D4619" w:rsidRDefault="009D4619" w:rsidP="0079152D">
      <w:pPr>
        <w:jc w:val="both"/>
        <w:rPr>
          <w:kern w:val="2"/>
          <w:lang w:eastAsia="ar-SA"/>
        </w:rPr>
      </w:pPr>
      <w:r>
        <w:rPr>
          <w:b/>
          <w:bCs/>
          <w:kern w:val="2"/>
          <w:lang w:eastAsia="ar-SA"/>
        </w:rPr>
        <w:t xml:space="preserve">        </w:t>
      </w:r>
      <w:r>
        <w:rPr>
          <w:kern w:val="2"/>
          <w:lang w:eastAsia="ar-SA"/>
        </w:rPr>
        <w:t xml:space="preserve">_____________________________, именуемое в дальнейшем  «Исполнитель», в лице _______________________, действующего на основании _______________ и лицензии на осуществление медицинской деятельности №_________________, выданной ___________, с одной стороны, и федеральное государственное унитарное предприятие «Ведомственная охрана Росатома» (ФГУП «Атом-охрана»), именуемое в дальнейшем «Заказчик», в лице директора филиала  №1 ФГУП «Атом-охрана» Артамонова Александра  Николаевича,  действующего на основании </w:t>
      </w:r>
      <w:r w:rsidRPr="00336CF5">
        <w:t>доверенности от 17 октября 2014 года № 298</w:t>
      </w:r>
      <w:r>
        <w:rPr>
          <w:kern w:val="2"/>
          <w:lang w:eastAsia="ar-SA"/>
        </w:rPr>
        <w:t xml:space="preserve">, с другой стороны, </w:t>
      </w:r>
      <w:r>
        <w:rPr>
          <w:bCs/>
        </w:rPr>
        <w:t>вместе в дальнейшем именуемые Стороны,</w:t>
      </w:r>
      <w:r>
        <w:rPr>
          <w:kern w:val="2"/>
          <w:lang w:eastAsia="ar-SA"/>
        </w:rPr>
        <w:t xml:space="preserve"> заключили настоящий Договор о нижеследующем:</w:t>
      </w:r>
    </w:p>
    <w:p w:rsidR="009D4619" w:rsidRDefault="009D4619" w:rsidP="0079152D">
      <w:pPr>
        <w:rPr>
          <w:kern w:val="2"/>
          <w:lang w:eastAsia="ar-SA"/>
        </w:rPr>
      </w:pPr>
    </w:p>
    <w:p w:rsidR="009D4619" w:rsidRPr="00F64773" w:rsidRDefault="009D4619" w:rsidP="0079152D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Cs/>
          <w:kern w:val="2"/>
          <w:sz w:val="24"/>
          <w:lang w:eastAsia="ar-SA"/>
        </w:rPr>
      </w:pPr>
      <w:r w:rsidRPr="00F64773">
        <w:rPr>
          <w:rFonts w:ascii="Times New Roman" w:hAnsi="Times New Roman"/>
          <w:bCs/>
          <w:kern w:val="2"/>
          <w:sz w:val="24"/>
          <w:lang w:eastAsia="ar-SA"/>
        </w:rPr>
        <w:t>ПРЕДМЕТ ДОГОВОРА</w:t>
      </w: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both"/>
      </w:pPr>
      <w:r w:rsidRPr="004420C4">
        <w:t xml:space="preserve">1.1.  </w:t>
      </w:r>
      <w:r w:rsidRPr="004420C4">
        <w:tab/>
        <w:t>Заказчик поручает, а Исполнитель проводит</w:t>
      </w:r>
      <w:r>
        <w:t xml:space="preserve"> </w:t>
      </w:r>
      <w:r w:rsidRPr="00285004">
        <w:t>медицинско</w:t>
      </w:r>
      <w:r>
        <w:t>е</w:t>
      </w:r>
      <w:r w:rsidRPr="00285004">
        <w:t xml:space="preserve"> освидетельствовани</w:t>
      </w:r>
      <w:r>
        <w:t>е</w:t>
      </w:r>
      <w:r w:rsidRPr="00285004">
        <w:t xml:space="preserve">  работников</w:t>
      </w:r>
      <w:r>
        <w:t xml:space="preserve"> Заказчика</w:t>
      </w:r>
      <w:r w:rsidRPr="00285004">
        <w:t xml:space="preserve"> </w:t>
      </w:r>
      <w:r>
        <w:t xml:space="preserve">на выявление противопоказаний к </w:t>
      </w:r>
      <w:r w:rsidRPr="00285004">
        <w:t>хранению и применению огнестрельного оружия</w:t>
      </w:r>
      <w:r w:rsidRPr="00813147">
        <w:t xml:space="preserve"> </w:t>
      </w:r>
      <w:r>
        <w:t xml:space="preserve">в соответствии с имеющимися медицинскими стандартами и с оформлением всей необходимой медицинской документации установленного образца, с выдачей по итогам освидетельствования справки по форме 046-1 </w:t>
      </w:r>
      <w:r w:rsidRPr="000163C9">
        <w:t>в соответствии с прилагаемым к настоящему</w:t>
      </w:r>
      <w:r>
        <w:t xml:space="preserve"> Договор</w:t>
      </w:r>
      <w:r w:rsidRPr="000163C9">
        <w:t>у списком работников</w:t>
      </w:r>
      <w:r>
        <w:t xml:space="preserve"> (далее- Услуги) (Приложения №</w:t>
      </w:r>
      <w:r w:rsidRPr="00524670">
        <w:t xml:space="preserve"> 1 к настоящему договору)</w:t>
      </w:r>
      <w:r>
        <w:t>.</w:t>
      </w:r>
      <w:r w:rsidRPr="00E46F3F">
        <w:t xml:space="preserve"> </w:t>
      </w:r>
    </w:p>
    <w:p w:rsidR="009D4619" w:rsidRDefault="009D4619" w:rsidP="0079152D">
      <w:pPr>
        <w:pStyle w:val="Subtitle"/>
        <w:rPr>
          <w:sz w:val="24"/>
          <w:szCs w:val="24"/>
        </w:rPr>
      </w:pPr>
      <w:r w:rsidRPr="004420C4">
        <w:rPr>
          <w:sz w:val="24"/>
          <w:szCs w:val="24"/>
        </w:rPr>
        <w:t xml:space="preserve">1.2.  </w:t>
      </w:r>
      <w:r w:rsidRPr="004420C4">
        <w:rPr>
          <w:sz w:val="24"/>
          <w:szCs w:val="24"/>
        </w:rPr>
        <w:tab/>
        <w:t>Медицинск</w:t>
      </w:r>
      <w:r>
        <w:rPr>
          <w:sz w:val="24"/>
          <w:szCs w:val="24"/>
        </w:rPr>
        <w:t>ий</w:t>
      </w:r>
      <w:r w:rsidRPr="004420C4">
        <w:rPr>
          <w:sz w:val="24"/>
          <w:szCs w:val="24"/>
        </w:rPr>
        <w:t xml:space="preserve"> ос</w:t>
      </w:r>
      <w:r>
        <w:rPr>
          <w:sz w:val="24"/>
          <w:szCs w:val="24"/>
        </w:rPr>
        <w:t>мотр</w:t>
      </w:r>
      <w:r w:rsidRPr="004420C4">
        <w:rPr>
          <w:sz w:val="24"/>
          <w:szCs w:val="24"/>
        </w:rPr>
        <w:t xml:space="preserve"> проводится </w:t>
      </w:r>
      <w:r>
        <w:rPr>
          <w:sz w:val="24"/>
          <w:szCs w:val="24"/>
        </w:rPr>
        <w:t xml:space="preserve">в целях соблюдения требований Федерального закона РФ от 14.04.1999 № 77-ФЗ «О ведомственной охране», </w:t>
      </w:r>
      <w:r w:rsidRPr="00285004">
        <w:rPr>
          <w:sz w:val="24"/>
          <w:szCs w:val="24"/>
        </w:rPr>
        <w:t xml:space="preserve">приказа Минздрава РФ от 11 сентября </w:t>
      </w:r>
      <w:smartTag w:uri="urn:schemas-microsoft-com:office:smarttags" w:element="metricconverter">
        <w:smartTagPr>
          <w:attr w:name="ProductID" w:val="2000 г"/>
        </w:smartTagPr>
        <w:r w:rsidRPr="00285004">
          <w:rPr>
            <w:sz w:val="24"/>
            <w:szCs w:val="24"/>
          </w:rPr>
          <w:t>2000 г</w:t>
        </w:r>
      </w:smartTag>
      <w:r w:rsidRPr="00285004">
        <w:rPr>
          <w:sz w:val="24"/>
          <w:szCs w:val="24"/>
        </w:rPr>
        <w:t>. N 344 "О медицинском освидетельствовании граждан для выдачи лицензии на право приобретения оружия" с обязательным составлением заключения врачебной комиссии и выдачей справки по форме 046-1.</w:t>
      </w:r>
    </w:p>
    <w:p w:rsidR="009D4619" w:rsidRPr="004420C4" w:rsidRDefault="009D4619" w:rsidP="0079152D">
      <w:pPr>
        <w:pStyle w:val="Subtitle"/>
        <w:rPr>
          <w:sz w:val="24"/>
          <w:szCs w:val="24"/>
        </w:rPr>
      </w:pPr>
    </w:p>
    <w:p w:rsidR="009D4619" w:rsidRPr="00403048" w:rsidRDefault="009D4619" w:rsidP="0079152D">
      <w:pPr>
        <w:pStyle w:val="Subtitle"/>
        <w:numPr>
          <w:ilvl w:val="0"/>
          <w:numId w:val="1"/>
        </w:numPr>
        <w:jc w:val="center"/>
        <w:rPr>
          <w:sz w:val="24"/>
          <w:szCs w:val="24"/>
        </w:rPr>
      </w:pPr>
      <w:r w:rsidRPr="00403048">
        <w:rPr>
          <w:sz w:val="24"/>
          <w:szCs w:val="24"/>
        </w:rPr>
        <w:t>СТОИМОСТЬ ДОГОВОРА И ПОРЯДОК РАСЧЕТОВ</w:t>
      </w:r>
    </w:p>
    <w:p w:rsidR="009D4619" w:rsidRPr="004420C4" w:rsidRDefault="009D4619" w:rsidP="0079152D">
      <w:pPr>
        <w:pStyle w:val="Subtitle"/>
        <w:ind w:left="360"/>
        <w:rPr>
          <w:b/>
          <w:sz w:val="24"/>
          <w:szCs w:val="24"/>
        </w:rPr>
      </w:pPr>
    </w:p>
    <w:p w:rsidR="009D4619" w:rsidRPr="004420C4" w:rsidRDefault="009D4619" w:rsidP="0079152D">
      <w:pPr>
        <w:pStyle w:val="Subtitle"/>
        <w:ind w:left="142"/>
        <w:rPr>
          <w:sz w:val="24"/>
          <w:szCs w:val="24"/>
        </w:rPr>
      </w:pPr>
      <w:r w:rsidRPr="004420C4">
        <w:rPr>
          <w:sz w:val="24"/>
          <w:szCs w:val="24"/>
        </w:rPr>
        <w:t>2.1.</w:t>
      </w:r>
      <w:r w:rsidRPr="004420C4">
        <w:rPr>
          <w:sz w:val="24"/>
          <w:szCs w:val="24"/>
        </w:rPr>
        <w:tab/>
        <w:t xml:space="preserve">Стоимость услуг, оказываемых Исполнителем по настоящему Договору, определяется в соответствии с расчетом стоимости, </w:t>
      </w:r>
      <w:r w:rsidRPr="00524670">
        <w:rPr>
          <w:sz w:val="24"/>
          <w:szCs w:val="24"/>
        </w:rPr>
        <w:t xml:space="preserve">указанным в Приложении № </w:t>
      </w:r>
      <w:r>
        <w:rPr>
          <w:sz w:val="24"/>
          <w:szCs w:val="24"/>
        </w:rPr>
        <w:t>2 к настоящему Договору</w:t>
      </w:r>
      <w:r w:rsidRPr="00524670">
        <w:rPr>
          <w:sz w:val="24"/>
          <w:szCs w:val="24"/>
        </w:rPr>
        <w:t>, являющимся неотъемлемой частью настоящего Договора,</w:t>
      </w:r>
      <w:r w:rsidRPr="004420C4">
        <w:rPr>
          <w:sz w:val="24"/>
          <w:szCs w:val="24"/>
        </w:rPr>
        <w:t xml:space="preserve"> и на момент подписания сторонами настоящего Договора составляет  </w:t>
      </w:r>
      <w:r>
        <w:rPr>
          <w:sz w:val="24"/>
          <w:szCs w:val="24"/>
        </w:rPr>
        <w:t xml:space="preserve">__________ </w:t>
      </w:r>
      <w:r w:rsidRPr="004420C4">
        <w:rPr>
          <w:sz w:val="24"/>
          <w:szCs w:val="24"/>
        </w:rPr>
        <w:t>(</w:t>
      </w:r>
      <w:r>
        <w:rPr>
          <w:sz w:val="24"/>
          <w:szCs w:val="24"/>
        </w:rPr>
        <w:t>_________</w:t>
      </w:r>
      <w:r w:rsidRPr="004420C4">
        <w:rPr>
          <w:sz w:val="24"/>
          <w:szCs w:val="24"/>
        </w:rPr>
        <w:t xml:space="preserve">) рублей </w:t>
      </w:r>
      <w:r>
        <w:rPr>
          <w:sz w:val="24"/>
          <w:szCs w:val="24"/>
        </w:rPr>
        <w:t>_____</w:t>
      </w:r>
      <w:r w:rsidRPr="004420C4">
        <w:rPr>
          <w:sz w:val="24"/>
          <w:szCs w:val="24"/>
        </w:rPr>
        <w:t xml:space="preserve"> коп</w:t>
      </w:r>
      <w:r>
        <w:rPr>
          <w:sz w:val="24"/>
          <w:szCs w:val="24"/>
        </w:rPr>
        <w:t>еек.</w:t>
      </w:r>
      <w:r w:rsidRPr="004420C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4420C4">
        <w:rPr>
          <w:sz w:val="24"/>
          <w:szCs w:val="24"/>
        </w:rPr>
        <w:t xml:space="preserve">НДС не облагается  </w:t>
      </w:r>
      <w:r>
        <w:rPr>
          <w:sz w:val="24"/>
          <w:szCs w:val="24"/>
        </w:rPr>
        <w:t xml:space="preserve">на основании подпункта второго пункта второго статьи 149 </w:t>
      </w:r>
      <w:r w:rsidRPr="004420C4">
        <w:rPr>
          <w:sz w:val="24"/>
          <w:szCs w:val="24"/>
        </w:rPr>
        <w:t>Налогов</w:t>
      </w:r>
      <w:r>
        <w:rPr>
          <w:sz w:val="24"/>
          <w:szCs w:val="24"/>
        </w:rPr>
        <w:t>ого</w:t>
      </w:r>
      <w:r w:rsidRPr="004420C4">
        <w:rPr>
          <w:sz w:val="24"/>
          <w:szCs w:val="24"/>
        </w:rPr>
        <w:t xml:space="preserve"> кодекс</w:t>
      </w:r>
      <w:r>
        <w:rPr>
          <w:sz w:val="24"/>
          <w:szCs w:val="24"/>
        </w:rPr>
        <w:t>а Российской Федерации)</w:t>
      </w:r>
      <w:r w:rsidRPr="004420C4">
        <w:rPr>
          <w:sz w:val="24"/>
          <w:szCs w:val="24"/>
        </w:rPr>
        <w:t>.</w:t>
      </w:r>
    </w:p>
    <w:p w:rsidR="009D4619" w:rsidRPr="004420C4" w:rsidRDefault="009D4619" w:rsidP="0079152D">
      <w:pPr>
        <w:pStyle w:val="Subtitle"/>
        <w:ind w:left="142"/>
        <w:rPr>
          <w:sz w:val="24"/>
          <w:szCs w:val="24"/>
        </w:rPr>
      </w:pPr>
      <w:r w:rsidRPr="004420C4">
        <w:rPr>
          <w:sz w:val="24"/>
          <w:szCs w:val="24"/>
        </w:rPr>
        <w:t>2.2.</w:t>
      </w:r>
      <w:r w:rsidRPr="004420C4">
        <w:rPr>
          <w:sz w:val="24"/>
          <w:szCs w:val="24"/>
        </w:rPr>
        <w:tab/>
        <w:t xml:space="preserve">Определенная на момент подписания стоимость настоящего Договора может быть изменена исходя из фактического количества работников, прошедших </w:t>
      </w:r>
      <w:r>
        <w:rPr>
          <w:sz w:val="24"/>
          <w:szCs w:val="24"/>
        </w:rPr>
        <w:t>освидетельствование</w:t>
      </w:r>
      <w:r w:rsidRPr="004420C4">
        <w:rPr>
          <w:sz w:val="24"/>
          <w:szCs w:val="24"/>
        </w:rPr>
        <w:t>.</w:t>
      </w:r>
      <w:r>
        <w:rPr>
          <w:sz w:val="24"/>
          <w:szCs w:val="24"/>
        </w:rPr>
        <w:t xml:space="preserve"> Соответствующие изменения в стоимости настоящего Договора Стороны оформляют путем подписания дополнительного соглашения к настоящему Договору.</w:t>
      </w:r>
    </w:p>
    <w:p w:rsidR="009D4619" w:rsidRDefault="009D4619" w:rsidP="0079152D">
      <w:pPr>
        <w:pStyle w:val="Subtitle"/>
        <w:ind w:left="142"/>
        <w:rPr>
          <w:sz w:val="24"/>
          <w:szCs w:val="24"/>
        </w:rPr>
      </w:pPr>
      <w:r w:rsidRPr="00D36504">
        <w:rPr>
          <w:sz w:val="24"/>
          <w:szCs w:val="24"/>
        </w:rPr>
        <w:t>2.3.</w:t>
      </w:r>
      <w:r w:rsidRPr="00D36504">
        <w:rPr>
          <w:sz w:val="24"/>
          <w:szCs w:val="24"/>
        </w:rPr>
        <w:tab/>
      </w:r>
      <w:r>
        <w:rPr>
          <w:sz w:val="24"/>
          <w:szCs w:val="24"/>
        </w:rPr>
        <w:t>О</w:t>
      </w:r>
      <w:r w:rsidRPr="00D36504">
        <w:rPr>
          <w:sz w:val="24"/>
          <w:szCs w:val="24"/>
        </w:rPr>
        <w:t>плату за медицинск</w:t>
      </w:r>
      <w:r>
        <w:rPr>
          <w:sz w:val="24"/>
          <w:szCs w:val="24"/>
        </w:rPr>
        <w:t>ое освидетельствование</w:t>
      </w:r>
      <w:r w:rsidRPr="00D36504">
        <w:rPr>
          <w:sz w:val="24"/>
          <w:szCs w:val="24"/>
        </w:rPr>
        <w:t xml:space="preserve"> Заказчик производит поэтапно, не позднее 10 (Десяти) рабочих дней со дня получения счета за фактическое количество работников, прошедших </w:t>
      </w:r>
      <w:r>
        <w:rPr>
          <w:sz w:val="24"/>
          <w:szCs w:val="24"/>
        </w:rPr>
        <w:t>освидетельствование</w:t>
      </w:r>
      <w:r w:rsidRPr="00D36504">
        <w:rPr>
          <w:sz w:val="24"/>
          <w:szCs w:val="24"/>
        </w:rPr>
        <w:t xml:space="preserve"> путем безналичного перечисления денежных средств через банк на расчетный счет Исполнителя.</w:t>
      </w:r>
      <w:r w:rsidRPr="004420C4">
        <w:rPr>
          <w:sz w:val="24"/>
          <w:szCs w:val="24"/>
        </w:rPr>
        <w:t xml:space="preserve"> </w:t>
      </w:r>
      <w:r>
        <w:rPr>
          <w:sz w:val="24"/>
          <w:szCs w:val="24"/>
        </w:rPr>
        <w:t>Оплата по настоящему Договору производится на основании подписанного Сторонами акта сдачи-приемки оказанных услуг.</w:t>
      </w:r>
    </w:p>
    <w:p w:rsidR="009D4619" w:rsidRDefault="009D4619" w:rsidP="0079152D">
      <w:pPr>
        <w:pStyle w:val="Subtitle"/>
        <w:ind w:left="142"/>
        <w:rPr>
          <w:sz w:val="24"/>
          <w:szCs w:val="24"/>
        </w:rPr>
      </w:pPr>
      <w:r w:rsidRPr="00937214">
        <w:rPr>
          <w:sz w:val="24"/>
          <w:szCs w:val="24"/>
        </w:rPr>
        <w:t>2.4.</w:t>
      </w:r>
      <w:r w:rsidRPr="00937214">
        <w:rPr>
          <w:sz w:val="24"/>
          <w:szCs w:val="24"/>
        </w:rPr>
        <w:tab/>
        <w:t xml:space="preserve">При изменении стоимости медицинской услуги Исполнитель уведомляет Заказчика не позднее, чем за десять рабочих дней до введения новых </w:t>
      </w:r>
      <w:r>
        <w:rPr>
          <w:sz w:val="24"/>
          <w:szCs w:val="24"/>
        </w:rPr>
        <w:t>тарифов и направляет Заказчику Д</w:t>
      </w:r>
      <w:r w:rsidRPr="00937214">
        <w:rPr>
          <w:sz w:val="24"/>
          <w:szCs w:val="24"/>
        </w:rPr>
        <w:t>ополнительное согл</w:t>
      </w:r>
      <w:r>
        <w:rPr>
          <w:sz w:val="24"/>
          <w:szCs w:val="24"/>
        </w:rPr>
        <w:t>ашение с уточненной стоимостью настоящего Д</w:t>
      </w:r>
      <w:r w:rsidRPr="00937214">
        <w:rPr>
          <w:sz w:val="24"/>
          <w:szCs w:val="24"/>
        </w:rPr>
        <w:t xml:space="preserve">оговора. </w:t>
      </w:r>
    </w:p>
    <w:p w:rsidR="009D4619" w:rsidRDefault="009D4619" w:rsidP="0079152D">
      <w:pPr>
        <w:pStyle w:val="Subtitle"/>
        <w:ind w:left="142"/>
        <w:rPr>
          <w:sz w:val="24"/>
          <w:szCs w:val="24"/>
        </w:rPr>
      </w:pPr>
      <w:r w:rsidRPr="00937214">
        <w:rPr>
          <w:sz w:val="24"/>
          <w:szCs w:val="24"/>
        </w:rPr>
        <w:t xml:space="preserve">Со дня </w:t>
      </w:r>
      <w:r>
        <w:rPr>
          <w:sz w:val="24"/>
          <w:szCs w:val="24"/>
        </w:rPr>
        <w:t>вступления в силу  Дополнительного соглашения освидетельствование</w:t>
      </w:r>
      <w:r w:rsidRPr="00937214">
        <w:rPr>
          <w:sz w:val="24"/>
          <w:szCs w:val="24"/>
        </w:rPr>
        <w:t xml:space="preserve"> работников Заказчика осуществляется согласно вновь утвержденного прейскуранта цен</w:t>
      </w:r>
      <w:r>
        <w:rPr>
          <w:sz w:val="24"/>
          <w:szCs w:val="24"/>
        </w:rPr>
        <w:t>.</w:t>
      </w:r>
    </w:p>
    <w:p w:rsidR="009D4619" w:rsidRPr="004420C4" w:rsidRDefault="009D4619" w:rsidP="0079152D">
      <w:pPr>
        <w:pStyle w:val="Subtitle"/>
        <w:ind w:left="142"/>
        <w:rPr>
          <w:sz w:val="24"/>
          <w:szCs w:val="24"/>
        </w:rPr>
      </w:pPr>
    </w:p>
    <w:p w:rsidR="009D4619" w:rsidRPr="00403048" w:rsidRDefault="009D4619" w:rsidP="0079152D">
      <w:pPr>
        <w:pStyle w:val="Subtitle"/>
        <w:numPr>
          <w:ilvl w:val="0"/>
          <w:numId w:val="2"/>
        </w:numPr>
        <w:jc w:val="center"/>
        <w:rPr>
          <w:sz w:val="24"/>
          <w:szCs w:val="24"/>
        </w:rPr>
      </w:pPr>
      <w:r w:rsidRPr="00403048">
        <w:rPr>
          <w:sz w:val="24"/>
          <w:szCs w:val="24"/>
        </w:rPr>
        <w:t>ОБЯЗАННОСТИ СТОРОН</w:t>
      </w:r>
    </w:p>
    <w:p w:rsidR="009D4619" w:rsidRPr="00403048" w:rsidRDefault="009D4619" w:rsidP="0079152D">
      <w:pPr>
        <w:pStyle w:val="Subtitle"/>
        <w:ind w:left="720"/>
        <w:rPr>
          <w:sz w:val="24"/>
          <w:szCs w:val="24"/>
        </w:rPr>
      </w:pPr>
    </w:p>
    <w:p w:rsidR="009D4619" w:rsidRPr="00D36D82" w:rsidRDefault="009D4619" w:rsidP="0079152D">
      <w:pPr>
        <w:pStyle w:val="Subtitle"/>
        <w:numPr>
          <w:ilvl w:val="1"/>
          <w:numId w:val="3"/>
        </w:numPr>
        <w:ind w:left="0" w:firstLine="0"/>
        <w:rPr>
          <w:sz w:val="24"/>
          <w:szCs w:val="24"/>
        </w:rPr>
      </w:pPr>
      <w:r w:rsidRPr="004420C4">
        <w:rPr>
          <w:b/>
          <w:caps/>
          <w:sz w:val="24"/>
          <w:szCs w:val="24"/>
        </w:rPr>
        <w:t xml:space="preserve">   И</w:t>
      </w:r>
      <w:r w:rsidRPr="004420C4">
        <w:rPr>
          <w:b/>
          <w:sz w:val="24"/>
          <w:szCs w:val="24"/>
        </w:rPr>
        <w:t>сполнитель</w:t>
      </w:r>
      <w:r w:rsidRPr="004420C4">
        <w:rPr>
          <w:b/>
          <w:caps/>
          <w:sz w:val="24"/>
          <w:szCs w:val="24"/>
        </w:rPr>
        <w:t xml:space="preserve"> </w:t>
      </w:r>
      <w:r w:rsidRPr="004420C4">
        <w:rPr>
          <w:b/>
          <w:sz w:val="24"/>
          <w:szCs w:val="24"/>
        </w:rPr>
        <w:t>обязуется</w:t>
      </w:r>
      <w:r w:rsidRPr="004420C4">
        <w:rPr>
          <w:sz w:val="24"/>
          <w:szCs w:val="24"/>
        </w:rPr>
        <w:t>:</w:t>
      </w:r>
    </w:p>
    <w:p w:rsidR="009D4619" w:rsidRPr="000D2F6E" w:rsidRDefault="009D4619" w:rsidP="0079152D">
      <w:pPr>
        <w:pStyle w:val="1"/>
        <w:numPr>
          <w:ilvl w:val="2"/>
          <w:numId w:val="6"/>
        </w:num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 w:rsidRPr="000D2F6E">
        <w:rPr>
          <w:rFonts w:ascii="Times New Roman" w:hAnsi="Times New Roman"/>
          <w:sz w:val="24"/>
        </w:rPr>
        <w:t xml:space="preserve">Качественно провести </w:t>
      </w:r>
      <w:r>
        <w:rPr>
          <w:rFonts w:ascii="Times New Roman" w:hAnsi="Times New Roman"/>
          <w:sz w:val="24"/>
        </w:rPr>
        <w:t>медицинское освидетельствование</w:t>
      </w:r>
      <w:r w:rsidRPr="000D2F6E">
        <w:rPr>
          <w:rFonts w:ascii="Times New Roman" w:hAnsi="Times New Roman"/>
          <w:sz w:val="24"/>
        </w:rPr>
        <w:t xml:space="preserve"> работников Заказчика, в</w:t>
      </w:r>
      <w:r>
        <w:rPr>
          <w:rFonts w:ascii="Times New Roman" w:hAnsi="Times New Roman"/>
          <w:sz w:val="24"/>
        </w:rPr>
        <w:t xml:space="preserve"> </w:t>
      </w:r>
    </w:p>
    <w:p w:rsidR="009D4619" w:rsidRDefault="009D4619" w:rsidP="0079152D">
      <w:pPr>
        <w:ind w:right="-1"/>
        <w:jc w:val="both"/>
      </w:pPr>
      <w:r w:rsidRPr="00512CEE">
        <w:t xml:space="preserve">соответствии с установленными профессиональными стандартами, нормативами и правилами оказания медицинских услуг. </w:t>
      </w:r>
      <w:r w:rsidRPr="004420C4">
        <w:t>Проводить медицинск</w:t>
      </w:r>
      <w:r>
        <w:t>ое освидетельствование</w:t>
      </w:r>
      <w:r w:rsidRPr="004420C4">
        <w:t xml:space="preserve"> работников согласно </w:t>
      </w:r>
      <w:r>
        <w:t>спискам, предоставленным Заказчиком, по адресу нахождения Заказчика: Воронежская область, г.Нововоронеж, Промзона АЭС, зд.105.</w:t>
      </w:r>
    </w:p>
    <w:p w:rsidR="009D4619" w:rsidRPr="000D2F6E" w:rsidRDefault="009D4619" w:rsidP="0079152D">
      <w:pPr>
        <w:pStyle w:val="1"/>
        <w:numPr>
          <w:ilvl w:val="2"/>
          <w:numId w:val="6"/>
        </w:num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 w:rsidRPr="000D2F6E">
        <w:rPr>
          <w:rFonts w:ascii="Times New Roman" w:hAnsi="Times New Roman"/>
          <w:sz w:val="24"/>
        </w:rPr>
        <w:t>В 10-дневный срок с момента получения от Заказчика поименного списка (но не позднее</w:t>
      </w:r>
    </w:p>
    <w:p w:rsidR="009D4619" w:rsidRPr="004420C4" w:rsidRDefault="009D4619" w:rsidP="0079152D">
      <w:pPr>
        <w:ind w:right="-1"/>
        <w:jc w:val="both"/>
      </w:pPr>
      <w:r>
        <w:t>чем за 14 (Четырнадцать) дней до согласованной с Заказчиком даты начала проведения освидетельствования на основании указанного поименного списка составляет календарный план проведения медицинского освидетельствования (далее - календарный план), который согласовывается с Заказчиком и утверждается руководителем медицинской организации (Приложение № 3 к настоящему Договору).</w:t>
      </w:r>
    </w:p>
    <w:p w:rsidR="009D4619" w:rsidRPr="00697FA2" w:rsidRDefault="009D4619" w:rsidP="0079152D">
      <w:pPr>
        <w:pStyle w:val="Subtitle"/>
        <w:numPr>
          <w:ilvl w:val="2"/>
          <w:numId w:val="6"/>
        </w:numPr>
        <w:ind w:left="0" w:right="-1" w:firstLine="0"/>
        <w:rPr>
          <w:sz w:val="24"/>
          <w:szCs w:val="24"/>
        </w:rPr>
      </w:pPr>
      <w:r w:rsidRPr="00EE785D">
        <w:rPr>
          <w:sz w:val="24"/>
          <w:szCs w:val="24"/>
        </w:rPr>
        <w:t xml:space="preserve"> </w:t>
      </w:r>
      <w:r w:rsidRPr="00697FA2">
        <w:rPr>
          <w:sz w:val="24"/>
          <w:szCs w:val="24"/>
        </w:rPr>
        <w:t xml:space="preserve">По итогам проведения </w:t>
      </w:r>
      <w:r>
        <w:rPr>
          <w:sz w:val="24"/>
          <w:szCs w:val="24"/>
        </w:rPr>
        <w:t>освидетельствования</w:t>
      </w:r>
      <w:r w:rsidRPr="00697F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обобщить его результаты и </w:t>
      </w:r>
      <w:r w:rsidRPr="00697FA2">
        <w:rPr>
          <w:sz w:val="24"/>
          <w:szCs w:val="24"/>
        </w:rPr>
        <w:t>оформить всю необходимую медицинскую документацию установленного образца</w:t>
      </w:r>
      <w:r>
        <w:rPr>
          <w:sz w:val="24"/>
          <w:szCs w:val="24"/>
        </w:rPr>
        <w:t xml:space="preserve"> (справку по форме 046-1) </w:t>
      </w:r>
      <w:r w:rsidRPr="00697FA2">
        <w:rPr>
          <w:sz w:val="24"/>
          <w:szCs w:val="24"/>
        </w:rPr>
        <w:t>в соответствии с прилагаемым к настоящему Договору списком работников</w:t>
      </w:r>
      <w:r>
        <w:rPr>
          <w:sz w:val="24"/>
          <w:szCs w:val="24"/>
        </w:rPr>
        <w:t>.</w:t>
      </w:r>
    </w:p>
    <w:p w:rsidR="009D4619" w:rsidRPr="00EE785D" w:rsidRDefault="009D4619" w:rsidP="0079152D">
      <w:pPr>
        <w:ind w:right="-1"/>
        <w:jc w:val="both"/>
      </w:pPr>
      <w:r>
        <w:t>3.1.4. В</w:t>
      </w:r>
      <w:r w:rsidRPr="004167BC">
        <w:t xml:space="preserve"> течение 5 (Пяти) рабочих дней от даты </w:t>
      </w:r>
      <w:r>
        <w:t xml:space="preserve">окончания проведения медицинского освидетельствования, в соответствии с календарным планом, оформить </w:t>
      </w:r>
      <w:r w:rsidRPr="004167BC">
        <w:t>Акт оказанных услуг</w:t>
      </w:r>
      <w:r>
        <w:t xml:space="preserve"> с указанием факт</w:t>
      </w:r>
      <w:r w:rsidRPr="00C027E9">
        <w:t>ическо</w:t>
      </w:r>
      <w:r>
        <w:t>го</w:t>
      </w:r>
      <w:r w:rsidRPr="00C027E9">
        <w:t xml:space="preserve"> количество работников, прошедших </w:t>
      </w:r>
      <w:r>
        <w:t>медицинское освидетельствование и вместе со счетом предоставить Заказчику</w:t>
      </w:r>
      <w:r w:rsidRPr="004167BC">
        <w:t>.</w:t>
      </w:r>
    </w:p>
    <w:p w:rsidR="009D4619" w:rsidRDefault="009D4619" w:rsidP="00C805E3">
      <w:pPr>
        <w:pStyle w:val="Subtitle"/>
        <w:tabs>
          <w:tab w:val="left" w:pos="0"/>
        </w:tabs>
        <w:ind w:right="-1"/>
        <w:rPr>
          <w:sz w:val="24"/>
          <w:szCs w:val="24"/>
        </w:rPr>
      </w:pPr>
      <w:r>
        <w:rPr>
          <w:sz w:val="24"/>
          <w:szCs w:val="24"/>
        </w:rPr>
        <w:t>3.1.5. Предоставить Заказчику копию бухгалтерской (финансовой) отчетности за последний завершенный отчетный период. При этом,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(финансовой) отчетности – копия бухгалтерского баланса, заверенная подписями руководителя и главного бухгалтера Исполнителя».</w:t>
      </w:r>
    </w:p>
    <w:p w:rsidR="009D4619" w:rsidRDefault="009D4619" w:rsidP="0079152D">
      <w:pPr>
        <w:pStyle w:val="Subtitle"/>
        <w:tabs>
          <w:tab w:val="left" w:pos="284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3.1.6. </w:t>
      </w:r>
      <w:r w:rsidRPr="00C37FA2">
        <w:rPr>
          <w:sz w:val="24"/>
          <w:szCs w:val="24"/>
        </w:rPr>
        <w:t xml:space="preserve">Производить с </w:t>
      </w:r>
      <w:r>
        <w:rPr>
          <w:sz w:val="24"/>
          <w:szCs w:val="24"/>
        </w:rPr>
        <w:t>Заказчиком</w:t>
      </w:r>
      <w:r w:rsidRPr="00C37FA2">
        <w:rPr>
          <w:sz w:val="24"/>
          <w:szCs w:val="24"/>
        </w:rPr>
        <w:t xml:space="preserve"> ежеквартальную сверку взаиморасчетов по выполненным услугам не позднее 7 числа месяца</w:t>
      </w:r>
      <w:r>
        <w:rPr>
          <w:sz w:val="24"/>
          <w:szCs w:val="24"/>
        </w:rPr>
        <w:t>,</w:t>
      </w:r>
      <w:r w:rsidRPr="00C37FA2">
        <w:rPr>
          <w:sz w:val="24"/>
          <w:szCs w:val="24"/>
        </w:rPr>
        <w:t xml:space="preserve"> следующего за отчетным</w:t>
      </w:r>
      <w:r>
        <w:rPr>
          <w:sz w:val="24"/>
          <w:szCs w:val="24"/>
        </w:rPr>
        <w:t xml:space="preserve"> кварталом</w:t>
      </w:r>
      <w:r w:rsidRPr="00C37FA2">
        <w:rPr>
          <w:sz w:val="24"/>
          <w:szCs w:val="24"/>
        </w:rPr>
        <w:t>.</w:t>
      </w:r>
    </w:p>
    <w:p w:rsidR="009D4619" w:rsidRDefault="009D4619" w:rsidP="0079152D">
      <w:pPr>
        <w:pStyle w:val="Subtitle"/>
        <w:tabs>
          <w:tab w:val="left" w:pos="284"/>
        </w:tabs>
        <w:ind w:right="-1"/>
        <w:rPr>
          <w:spacing w:val="-10"/>
          <w:sz w:val="24"/>
          <w:szCs w:val="24"/>
        </w:rPr>
      </w:pPr>
      <w:r>
        <w:rPr>
          <w:sz w:val="24"/>
          <w:szCs w:val="24"/>
        </w:rPr>
        <w:t>3.1.7</w:t>
      </w:r>
      <w:r w:rsidRPr="003C1695">
        <w:rPr>
          <w:sz w:val="24"/>
          <w:szCs w:val="24"/>
        </w:rPr>
        <w:t>. В целях безусловного исполнения поручения Председателя Правительства Российской Федерации от 28.12.2011 № ВП-П13-9308, Исполнитель обязан предоставить Заказчику сведения о  цепочке собственников контрагента, включая бенефициаров (в том числе конечных) и (или) исп</w:t>
      </w:r>
      <w:r>
        <w:rPr>
          <w:sz w:val="24"/>
          <w:szCs w:val="24"/>
        </w:rPr>
        <w:t xml:space="preserve">олнительных органах контрагента, </w:t>
      </w:r>
      <w:r w:rsidRPr="003C1695">
        <w:rPr>
          <w:sz w:val="24"/>
          <w:szCs w:val="24"/>
        </w:rPr>
        <w:t>заверенной подписью руко</w:t>
      </w:r>
      <w:r>
        <w:rPr>
          <w:sz w:val="24"/>
          <w:szCs w:val="24"/>
        </w:rPr>
        <w:t xml:space="preserve">водителя предприятия и печатью, </w:t>
      </w:r>
      <w:r w:rsidRPr="007226CB">
        <w:rPr>
          <w:spacing w:val="-10"/>
          <w:sz w:val="24"/>
          <w:szCs w:val="24"/>
        </w:rPr>
        <w:t xml:space="preserve">а также гарантирует, что Сведения, </w:t>
      </w:r>
      <w:r w:rsidRPr="007226CB">
        <w:rPr>
          <w:sz w:val="24"/>
          <w:szCs w:val="24"/>
        </w:rPr>
        <w:t>переданные ФГУП «Атом-охрана»</w:t>
      </w:r>
      <w:r w:rsidRPr="007226CB">
        <w:rPr>
          <w:spacing w:val="-3"/>
          <w:sz w:val="24"/>
          <w:szCs w:val="24"/>
        </w:rPr>
        <w:t xml:space="preserve">, </w:t>
      </w:r>
      <w:r w:rsidRPr="007226CB">
        <w:rPr>
          <w:spacing w:val="-10"/>
          <w:sz w:val="24"/>
          <w:szCs w:val="24"/>
        </w:rPr>
        <w:t>являются полными, точными и достоверными.</w:t>
      </w:r>
      <w:r>
        <w:rPr>
          <w:spacing w:val="-10"/>
          <w:sz w:val="24"/>
          <w:szCs w:val="24"/>
        </w:rPr>
        <w:t xml:space="preserve"> </w:t>
      </w:r>
    </w:p>
    <w:p w:rsidR="009D4619" w:rsidRDefault="009D4619" w:rsidP="0079152D">
      <w:pPr>
        <w:pStyle w:val="Subtitle"/>
        <w:tabs>
          <w:tab w:val="left" w:pos="284"/>
        </w:tabs>
        <w:ind w:right="-1"/>
        <w:rPr>
          <w:sz w:val="24"/>
          <w:szCs w:val="24"/>
        </w:rPr>
      </w:pPr>
      <w:r>
        <w:rPr>
          <w:spacing w:val="-10"/>
          <w:sz w:val="24"/>
          <w:szCs w:val="24"/>
        </w:rPr>
        <w:tab/>
      </w:r>
      <w:r>
        <w:rPr>
          <w:spacing w:val="-10"/>
          <w:sz w:val="24"/>
          <w:szCs w:val="24"/>
        </w:rPr>
        <w:tab/>
      </w:r>
      <w:r w:rsidRPr="007226CB">
        <w:rPr>
          <w:sz w:val="24"/>
          <w:szCs w:val="24"/>
        </w:rPr>
        <w:t>При изменении Сведений Исполни</w:t>
      </w:r>
      <w:r>
        <w:rPr>
          <w:sz w:val="24"/>
          <w:szCs w:val="24"/>
        </w:rPr>
        <w:t xml:space="preserve">тель обязан не позднее 5 (Пяти) </w:t>
      </w:r>
      <w:r w:rsidRPr="007226CB">
        <w:rPr>
          <w:sz w:val="24"/>
          <w:szCs w:val="24"/>
        </w:rPr>
        <w:t xml:space="preserve">календарных дней с момента таких изменений направить ФГУП «Атом-охрана»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 Исполнитель настоящим выдает свое согласие и подтверждает получение им всех требуемых в соответствии с действующим </w:t>
      </w:r>
      <w:r w:rsidRPr="007226CB">
        <w:rPr>
          <w:spacing w:val="-6"/>
          <w:sz w:val="24"/>
          <w:szCs w:val="24"/>
        </w:rPr>
        <w:t xml:space="preserve">законодательством Российской Федерации (в том числе, о коммерческой </w:t>
      </w:r>
      <w:r w:rsidRPr="007226CB">
        <w:rPr>
          <w:spacing w:val="-10"/>
          <w:sz w:val="24"/>
          <w:szCs w:val="24"/>
        </w:rPr>
        <w:t xml:space="preserve">тайне и о персональных данных) согласий всех упомянутых в Сведениях, </w:t>
      </w:r>
      <w:r w:rsidRPr="007226CB">
        <w:rPr>
          <w:spacing w:val="-4"/>
          <w:sz w:val="24"/>
          <w:szCs w:val="24"/>
        </w:rPr>
        <w:t xml:space="preserve">заинтересованных или причастных к Сведениям лиц на обработку </w:t>
      </w:r>
      <w:r w:rsidRPr="007226CB">
        <w:rPr>
          <w:sz w:val="24"/>
          <w:szCs w:val="24"/>
        </w:rPr>
        <w:t xml:space="preserve">предоставленных Сведений ФГУП «Атом-охрана», а также на раскрытие ФГУП «Атом-охрана» сведений, </w:t>
      </w:r>
      <w:r w:rsidRPr="007226CB">
        <w:rPr>
          <w:spacing w:val="-10"/>
          <w:sz w:val="24"/>
          <w:szCs w:val="24"/>
        </w:rPr>
        <w:t xml:space="preserve">полностью или частично, компетентным органам государственной власти (в </w:t>
      </w:r>
      <w:r w:rsidRPr="007226CB">
        <w:rPr>
          <w:sz w:val="24"/>
          <w:szCs w:val="24"/>
        </w:rPr>
        <w:t xml:space="preserve">том числе, Федеральной налоговой службе Российской Федерации, </w:t>
      </w:r>
      <w:r w:rsidRPr="007226CB">
        <w:rPr>
          <w:spacing w:val="-4"/>
          <w:sz w:val="24"/>
          <w:szCs w:val="24"/>
        </w:rPr>
        <w:t xml:space="preserve">Минэнерго России, Росфинмониторингу, Правительству Российской </w:t>
      </w:r>
      <w:r w:rsidRPr="007226CB">
        <w:rPr>
          <w:spacing w:val="-10"/>
          <w:sz w:val="24"/>
          <w:szCs w:val="24"/>
        </w:rPr>
        <w:t xml:space="preserve">Федерации) и последующую обработку Сведений такими органами (далее – </w:t>
      </w:r>
      <w:r w:rsidRPr="007226CB">
        <w:rPr>
          <w:sz w:val="24"/>
          <w:szCs w:val="24"/>
        </w:rPr>
        <w:t xml:space="preserve">Раскрытие). Исполнитель освобождает Госкорпорацию от любой </w:t>
      </w:r>
      <w:r w:rsidRPr="007226CB">
        <w:rPr>
          <w:spacing w:val="-8"/>
          <w:sz w:val="24"/>
          <w:szCs w:val="24"/>
        </w:rPr>
        <w:t xml:space="preserve">ответственности в связи с Раскрытием, в том числе, возмещает </w:t>
      </w:r>
      <w:r w:rsidRPr="007226CB">
        <w:rPr>
          <w:sz w:val="24"/>
          <w:szCs w:val="24"/>
        </w:rPr>
        <w:t>ФГУП «Атом-охрана» убытки, понесенные в связи с предъявлением ФГУП «Атом-охрана»</w:t>
      </w:r>
      <w:r w:rsidRPr="007226CB">
        <w:rPr>
          <w:spacing w:val="-8"/>
          <w:sz w:val="24"/>
          <w:szCs w:val="24"/>
        </w:rPr>
        <w:t xml:space="preserve"> </w:t>
      </w:r>
      <w:r w:rsidRPr="007226CB">
        <w:rPr>
          <w:spacing w:val="-7"/>
          <w:sz w:val="24"/>
          <w:szCs w:val="24"/>
        </w:rPr>
        <w:t xml:space="preserve">претензий, исков и требований любыми третьими лицами, чьи права были </w:t>
      </w:r>
      <w:r w:rsidRPr="007226CB">
        <w:rPr>
          <w:sz w:val="24"/>
          <w:szCs w:val="24"/>
        </w:rPr>
        <w:t xml:space="preserve">или могли быть нарушены таким Раскрытием. Исполнитель и ФГУП «Атом-охрана» подтверждают, что условия настоящего договора о предоставлении </w:t>
      </w:r>
      <w:r w:rsidRPr="007226CB">
        <w:rPr>
          <w:spacing w:val="-1"/>
          <w:sz w:val="24"/>
          <w:szCs w:val="24"/>
        </w:rPr>
        <w:t xml:space="preserve">Сведений и о поддержании их актуальными признаны ими существенными </w:t>
      </w:r>
      <w:r w:rsidRPr="007226CB">
        <w:rPr>
          <w:spacing w:val="-2"/>
          <w:sz w:val="24"/>
          <w:szCs w:val="24"/>
        </w:rPr>
        <w:t xml:space="preserve">условиями настоящего договора в соответствии со статьей 432 Гражданского </w:t>
      </w:r>
      <w:r w:rsidRPr="007226CB">
        <w:rPr>
          <w:sz w:val="24"/>
          <w:szCs w:val="24"/>
        </w:rPr>
        <w:t>кодекса Российской Федерации.</w:t>
      </w:r>
      <w:r>
        <w:rPr>
          <w:sz w:val="24"/>
          <w:szCs w:val="24"/>
        </w:rPr>
        <w:t xml:space="preserve"> </w:t>
      </w:r>
    </w:p>
    <w:p w:rsidR="009D4619" w:rsidRDefault="009D4619" w:rsidP="0079152D">
      <w:pPr>
        <w:pStyle w:val="Subtitle"/>
        <w:tabs>
          <w:tab w:val="left" w:pos="284"/>
        </w:tabs>
        <w:ind w:right="-1"/>
        <w:rPr>
          <w:sz w:val="24"/>
          <w:szCs w:val="24"/>
        </w:rPr>
      </w:pPr>
      <w:r>
        <w:rPr>
          <w:sz w:val="24"/>
          <w:szCs w:val="24"/>
        </w:rPr>
        <w:t>3.1.8</w:t>
      </w:r>
      <w:r w:rsidRPr="003C1695">
        <w:rPr>
          <w:sz w:val="24"/>
          <w:szCs w:val="24"/>
        </w:rPr>
        <w:t xml:space="preserve">. В случае отказа Исполнителя от предоставления </w:t>
      </w:r>
      <w:r>
        <w:rPr>
          <w:sz w:val="24"/>
          <w:szCs w:val="24"/>
        </w:rPr>
        <w:t>информации, указанной в п. 3.1.9</w:t>
      </w:r>
      <w:r w:rsidRPr="003C1695">
        <w:rPr>
          <w:sz w:val="24"/>
          <w:szCs w:val="24"/>
        </w:rPr>
        <w:t>. настоящего Договора или несвоевременного предоставления информации Заказчик вправе расторгнуть настоящий Договор в одностороннем порядке в соответствии с действующим законодательством РФ.</w:t>
      </w:r>
    </w:p>
    <w:p w:rsidR="009D4619" w:rsidRDefault="009D4619" w:rsidP="0079152D">
      <w:pPr>
        <w:pStyle w:val="Subtitle"/>
        <w:tabs>
          <w:tab w:val="left" w:pos="284"/>
        </w:tabs>
        <w:ind w:right="-426"/>
        <w:rPr>
          <w:sz w:val="24"/>
          <w:szCs w:val="24"/>
        </w:rPr>
      </w:pPr>
    </w:p>
    <w:p w:rsidR="009D4619" w:rsidRDefault="009D4619" w:rsidP="0079152D">
      <w:pPr>
        <w:pStyle w:val="Subtitle"/>
        <w:numPr>
          <w:ilvl w:val="1"/>
          <w:numId w:val="6"/>
        </w:numPr>
        <w:tabs>
          <w:tab w:val="left" w:pos="284"/>
        </w:tabs>
        <w:rPr>
          <w:sz w:val="24"/>
          <w:szCs w:val="24"/>
        </w:rPr>
      </w:pPr>
      <w:r w:rsidRPr="004420C4">
        <w:rPr>
          <w:b/>
          <w:sz w:val="24"/>
          <w:szCs w:val="24"/>
        </w:rPr>
        <w:t>Заказчик обязуется</w:t>
      </w:r>
      <w:r w:rsidRPr="004420C4">
        <w:rPr>
          <w:sz w:val="24"/>
          <w:szCs w:val="24"/>
        </w:rPr>
        <w:t>:</w:t>
      </w:r>
    </w:p>
    <w:p w:rsidR="009D4619" w:rsidRPr="004420C4" w:rsidRDefault="009D4619" w:rsidP="0079152D">
      <w:pPr>
        <w:pStyle w:val="Subtitle"/>
        <w:tabs>
          <w:tab w:val="left" w:pos="284"/>
        </w:tabs>
        <w:rPr>
          <w:sz w:val="24"/>
          <w:szCs w:val="24"/>
        </w:rPr>
      </w:pPr>
      <w:r w:rsidRPr="00E32961">
        <w:rPr>
          <w:sz w:val="24"/>
          <w:szCs w:val="24"/>
        </w:rPr>
        <w:t>3.</w:t>
      </w:r>
      <w:r>
        <w:rPr>
          <w:sz w:val="24"/>
          <w:szCs w:val="24"/>
        </w:rPr>
        <w:t>2.1. Не позднее чем за 10(Десять) дней до согласованной с медицинской организацией даты начала проведения освидетельствования ознакомить работников, подлежащих его прохождению, с календарным планом.</w:t>
      </w:r>
    </w:p>
    <w:p w:rsidR="009D4619" w:rsidRDefault="009D4619" w:rsidP="0079152D">
      <w:pPr>
        <w:jc w:val="both"/>
      </w:pPr>
      <w:r>
        <w:t xml:space="preserve">3.2.2. </w:t>
      </w:r>
      <w:r w:rsidRPr="004420C4">
        <w:t>Обеспечить явку работников на медицинск</w:t>
      </w:r>
      <w:r>
        <w:t>ое освидетельствование</w:t>
      </w:r>
      <w:r w:rsidRPr="004420C4">
        <w:t xml:space="preserve"> во время работы медицинской комиссии</w:t>
      </w:r>
      <w:r>
        <w:t>, согласно согласованному Сторонами календарному плану</w:t>
      </w:r>
      <w:r w:rsidRPr="004420C4">
        <w:t>.</w:t>
      </w:r>
    </w:p>
    <w:p w:rsidR="009D4619" w:rsidRPr="004420C4" w:rsidRDefault="009D4619" w:rsidP="0079152D">
      <w:pPr>
        <w:jc w:val="both"/>
      </w:pPr>
      <w:r>
        <w:t xml:space="preserve">3.2.3. </w:t>
      </w:r>
      <w:r w:rsidRPr="004420C4">
        <w:rPr>
          <w:noProof/>
        </w:rPr>
        <w:t xml:space="preserve">Подписать Акт сдачи-приемки оказанных услуг с указанием стоимости фактически оказанных услуг в течении </w:t>
      </w:r>
      <w:r>
        <w:rPr>
          <w:noProof/>
        </w:rPr>
        <w:t>5</w:t>
      </w:r>
      <w:r w:rsidRPr="004420C4">
        <w:rPr>
          <w:noProof/>
        </w:rPr>
        <w:t xml:space="preserve"> (</w:t>
      </w:r>
      <w:r>
        <w:rPr>
          <w:noProof/>
        </w:rPr>
        <w:t>Пяти</w:t>
      </w:r>
      <w:r w:rsidRPr="004420C4">
        <w:rPr>
          <w:noProof/>
        </w:rPr>
        <w:t>) календарных дней</w:t>
      </w:r>
      <w:r>
        <w:rPr>
          <w:noProof/>
        </w:rPr>
        <w:t xml:space="preserve"> с момента предоставления его Исполнителем либо направить в адрес Исполнителя мотивированный отказ от подписания акта</w:t>
      </w:r>
      <w:r w:rsidRPr="004420C4">
        <w:rPr>
          <w:noProof/>
        </w:rPr>
        <w:t>.</w:t>
      </w:r>
    </w:p>
    <w:p w:rsidR="009D4619" w:rsidRPr="004420C4" w:rsidRDefault="009D4619" w:rsidP="0079152D">
      <w:pPr>
        <w:autoSpaceDE w:val="0"/>
        <w:autoSpaceDN w:val="0"/>
        <w:adjustRightInd w:val="0"/>
        <w:jc w:val="both"/>
      </w:pPr>
      <w:r>
        <w:t xml:space="preserve">3.2.4. </w:t>
      </w:r>
      <w:r w:rsidRPr="004420C4">
        <w:t>Своевременно произвести оплату на основании финансовых документов</w:t>
      </w:r>
      <w:r>
        <w:t xml:space="preserve"> и акта сдачи-приемки оказанных услуг</w:t>
      </w:r>
      <w:r w:rsidRPr="004420C4">
        <w:t>, предоставленных Исполнителем</w:t>
      </w:r>
      <w:r w:rsidRPr="004420C4">
        <w:rPr>
          <w:noProof/>
        </w:rPr>
        <w:t xml:space="preserve"> в соответствии с условиями настоящего Договора.</w:t>
      </w:r>
    </w:p>
    <w:p w:rsidR="009D4619" w:rsidRPr="004420C4" w:rsidRDefault="009D4619" w:rsidP="0079152D">
      <w:pPr>
        <w:autoSpaceDE w:val="0"/>
        <w:autoSpaceDN w:val="0"/>
        <w:adjustRightInd w:val="0"/>
        <w:jc w:val="both"/>
        <w:outlineLvl w:val="0"/>
      </w:pPr>
      <w:r>
        <w:t xml:space="preserve">3.3. </w:t>
      </w:r>
      <w:r w:rsidRPr="004420C4">
        <w:t>Стороны обязуются информировать друг друга в письменном виде об изменении своих адресов и иных данных и реквизитов, указанных в настоящем Договоре, в течение 10 (</w:t>
      </w:r>
      <w:r>
        <w:t>Д</w:t>
      </w:r>
      <w:r w:rsidRPr="004420C4">
        <w:t>есяти) календарных дней с даты изменения.  Любые уведомления или иные сообщения, подлежащие передаче от одной Стороны другой Стороне, должны передаваться в письменной форме п</w:t>
      </w:r>
      <w:r>
        <w:t xml:space="preserve">о адресу, указанному в </w:t>
      </w:r>
      <w:r w:rsidRPr="009E5E9C">
        <w:t>разделе 8 настоящего</w:t>
      </w:r>
      <w:r w:rsidRPr="004420C4">
        <w:t xml:space="preserve"> Договора.</w:t>
      </w:r>
    </w:p>
    <w:p w:rsidR="009D4619" w:rsidRPr="004420C4" w:rsidRDefault="009D4619" w:rsidP="0079152D">
      <w:pPr>
        <w:pStyle w:val="Subtitle"/>
        <w:rPr>
          <w:sz w:val="24"/>
          <w:szCs w:val="24"/>
        </w:rPr>
      </w:pPr>
    </w:p>
    <w:p w:rsidR="009D4619" w:rsidRPr="00403048" w:rsidRDefault="009D4619" w:rsidP="0079152D">
      <w:pPr>
        <w:numPr>
          <w:ilvl w:val="0"/>
          <w:numId w:val="2"/>
        </w:numPr>
        <w:spacing w:line="360" w:lineRule="auto"/>
        <w:ind w:right="-425"/>
        <w:jc w:val="center"/>
      </w:pPr>
      <w:r w:rsidRPr="00403048">
        <w:t xml:space="preserve">ОТВЕТСТВЕННОСТЬ СТОРОН, ПОРЯДОК РАЗРЕШЕНИЯ </w:t>
      </w:r>
    </w:p>
    <w:p w:rsidR="009D4619" w:rsidRPr="00403048" w:rsidRDefault="009D4619" w:rsidP="0079152D">
      <w:pPr>
        <w:spacing w:line="360" w:lineRule="auto"/>
        <w:ind w:left="720" w:right="-425"/>
        <w:jc w:val="center"/>
      </w:pPr>
      <w:r w:rsidRPr="00403048">
        <w:t>СПОРОВ И РАЗНОГЛАСИЙ</w:t>
      </w:r>
    </w:p>
    <w:p w:rsidR="009D4619" w:rsidRPr="004420C4" w:rsidRDefault="009D4619" w:rsidP="0079152D">
      <w:pPr>
        <w:numPr>
          <w:ilvl w:val="1"/>
          <w:numId w:val="4"/>
        </w:numPr>
        <w:tabs>
          <w:tab w:val="left" w:pos="142"/>
        </w:tabs>
        <w:ind w:left="142" w:firstLine="0"/>
        <w:jc w:val="both"/>
      </w:pPr>
      <w:r>
        <w:t>За неис</w:t>
      </w:r>
      <w:r w:rsidRPr="004420C4">
        <w:t>полнение</w:t>
      </w:r>
      <w:r>
        <w:t>,</w:t>
      </w:r>
      <w:r w:rsidRPr="004420C4">
        <w:t xml:space="preserve"> либо ненадлежаще</w:t>
      </w:r>
      <w:r>
        <w:t>е</w:t>
      </w:r>
      <w:r w:rsidRPr="004420C4">
        <w:t xml:space="preserve"> </w:t>
      </w:r>
      <w:r>
        <w:t>ис</w:t>
      </w:r>
      <w:r w:rsidRPr="004420C4">
        <w:t>полнени</w:t>
      </w:r>
      <w:r>
        <w:t>е</w:t>
      </w:r>
      <w:r w:rsidRPr="004420C4">
        <w:t xml:space="preserve"> договорных обязательств</w:t>
      </w:r>
      <w:r>
        <w:t>,</w:t>
      </w:r>
      <w:r w:rsidRPr="004420C4">
        <w:t xml:space="preserve"> по настоящему Договору Стороны несут ответственность в соответствии с </w:t>
      </w:r>
      <w:r>
        <w:t>действующим законодательством Российской Федерации</w:t>
      </w:r>
      <w:r w:rsidRPr="004420C4">
        <w:t>.</w:t>
      </w:r>
    </w:p>
    <w:p w:rsidR="009D4619" w:rsidRPr="004420C4" w:rsidRDefault="009D4619" w:rsidP="0079152D">
      <w:pPr>
        <w:numPr>
          <w:ilvl w:val="1"/>
          <w:numId w:val="4"/>
        </w:numPr>
        <w:autoSpaceDE w:val="0"/>
        <w:autoSpaceDN w:val="0"/>
        <w:adjustRightInd w:val="0"/>
        <w:ind w:left="142" w:firstLine="0"/>
        <w:jc w:val="both"/>
        <w:outlineLvl w:val="0"/>
      </w:pPr>
      <w:r w:rsidRPr="004420C4">
        <w:t xml:space="preserve">За ущерб, причиненный одной из Сторон вследствие неисполнения или ненадлежащего исполнения своих обязанностей, виновная Сторона несет ответственность в виде возмещения </w:t>
      </w:r>
      <w:r>
        <w:t>реального ущерба</w:t>
      </w:r>
      <w:r w:rsidRPr="004420C4">
        <w:t>.</w:t>
      </w:r>
    </w:p>
    <w:p w:rsidR="009D4619" w:rsidRPr="004420C4" w:rsidRDefault="009D4619" w:rsidP="0079152D">
      <w:pPr>
        <w:numPr>
          <w:ilvl w:val="1"/>
          <w:numId w:val="4"/>
        </w:numPr>
        <w:ind w:left="142" w:firstLine="0"/>
        <w:jc w:val="both"/>
      </w:pPr>
      <w:r w:rsidRPr="004420C4">
        <w:t xml:space="preserve">Все споры и разногласия, возникшие при исполнении настоящего Договора, будут разрешаться путем переговоров между Сторонами. При не достижении согласия споры будут предаваться на рассмотрение в Арбитражный суд </w:t>
      </w:r>
      <w:r>
        <w:t>по месту нахождения ответчика</w:t>
      </w:r>
      <w:r w:rsidRPr="004420C4">
        <w:t xml:space="preserve"> в порядке, предусмотренном действующим законодательством Р</w:t>
      </w:r>
      <w:r>
        <w:t xml:space="preserve">оссийской </w:t>
      </w:r>
      <w:r w:rsidRPr="004420C4">
        <w:t>Ф</w:t>
      </w:r>
      <w:r>
        <w:t>едерации</w:t>
      </w:r>
      <w:r w:rsidRPr="004420C4">
        <w:t>.</w:t>
      </w:r>
    </w:p>
    <w:p w:rsidR="009D4619" w:rsidRPr="004420C4" w:rsidRDefault="009D4619" w:rsidP="0079152D">
      <w:pPr>
        <w:ind w:right="-425"/>
        <w:jc w:val="both"/>
      </w:pPr>
    </w:p>
    <w:p w:rsidR="009D4619" w:rsidRPr="004420C4" w:rsidRDefault="009D4619" w:rsidP="0079152D">
      <w:pPr>
        <w:ind w:right="-425"/>
        <w:jc w:val="center"/>
        <w:rPr>
          <w:b/>
        </w:rPr>
      </w:pPr>
      <w:r w:rsidRPr="000D2F6E">
        <w:t>5</w:t>
      </w:r>
      <w:r w:rsidRPr="00403048">
        <w:t>. ФОРС-МАЖОРНЫЕ ОБСТОЯТЕЛЬСТВА</w:t>
      </w:r>
    </w:p>
    <w:p w:rsidR="009D4619" w:rsidRPr="004420C4" w:rsidRDefault="009D4619" w:rsidP="0079152D">
      <w:pPr>
        <w:jc w:val="both"/>
      </w:pPr>
    </w:p>
    <w:p w:rsidR="009D4619" w:rsidRPr="00327DF9" w:rsidRDefault="009D4619" w:rsidP="0079152D">
      <w:pPr>
        <w:ind w:left="142"/>
        <w:jc w:val="both"/>
      </w:pPr>
      <w:r>
        <w:t xml:space="preserve">5.1.  </w:t>
      </w:r>
      <w:r w:rsidRPr="004420C4">
        <w:t>Стороны освобождаются от ответственности за полное или частичное неисполнение какого-либо из обязательств, вследствие наступления обстоятельств непреодолимой силы, таких как наводнение, пожар,  землетрясение, а также в случае войны и военных действий или запретов компетентных  государственных органов,  возникших после заключения настоящего Договора.</w:t>
      </w:r>
      <w:r>
        <w:t xml:space="preserve"> </w:t>
      </w:r>
      <w:r w:rsidRPr="00327DF9">
        <w:t xml:space="preserve">Сторона, для которой возникли обстоятельства непреодолимой силы, обязана в течение 5-и (пяти) рабочих дней уведомить </w:t>
      </w:r>
      <w:r>
        <w:t>другую Сторону</w:t>
      </w:r>
      <w:r w:rsidRPr="00327DF9">
        <w:t xml:space="preserve"> всеми доступными для обеих Сторон средствами о наступлении таких обстоятельств,</w:t>
      </w:r>
      <w:r>
        <w:t xml:space="preserve"> так и об их прекращении</w:t>
      </w:r>
      <w:r w:rsidRPr="00327DF9">
        <w:t xml:space="preserve"> с приложением соответствующих доказательств.</w:t>
      </w:r>
    </w:p>
    <w:p w:rsidR="009D4619" w:rsidRPr="004420C4" w:rsidRDefault="009D4619" w:rsidP="0079152D">
      <w:pPr>
        <w:ind w:left="142"/>
        <w:jc w:val="both"/>
      </w:pPr>
      <w:r w:rsidRPr="00327DF9">
        <w:t>Действие непреодолимой силы подтверждается выданными в установленном порядке свидетельствами соответствующих компетентных  органов.</w:t>
      </w:r>
    </w:p>
    <w:p w:rsidR="009D4619" w:rsidRPr="004420C4" w:rsidRDefault="009D4619" w:rsidP="0079152D">
      <w:pPr>
        <w:ind w:left="142" w:hanging="142"/>
        <w:jc w:val="both"/>
      </w:pPr>
      <w:r>
        <w:t xml:space="preserve">  5.2.  </w:t>
      </w:r>
      <w:r w:rsidRPr="004420C4">
        <w:t>Если какое-либо из перечисленных обстоятель</w:t>
      </w:r>
      <w:r>
        <w:t>ств</w:t>
      </w:r>
      <w:r w:rsidRPr="004420C4">
        <w:t xml:space="preserve"> длится </w:t>
      </w:r>
      <w:r>
        <w:t>не более 2 (Двух) месяцев</w:t>
      </w:r>
      <w:r w:rsidRPr="004420C4">
        <w:t>, то срок продлевается соответствующим образом на время действия указанных обстоятельств.</w:t>
      </w:r>
    </w:p>
    <w:p w:rsidR="009D4619" w:rsidRPr="004420C4" w:rsidRDefault="009D4619" w:rsidP="0079152D">
      <w:pPr>
        <w:ind w:left="142"/>
        <w:jc w:val="both"/>
      </w:pPr>
      <w:r>
        <w:t xml:space="preserve">5.3.  </w:t>
      </w:r>
      <w:r w:rsidRPr="004420C4">
        <w:t>Если невозможность полного или частичного выполнения обязательств одной из Сторон длится более 2 (Двух) месяцев, другая Сторона имеет право полностью или частично аннулировать настоящий Договор.</w:t>
      </w:r>
    </w:p>
    <w:p w:rsidR="009D4619" w:rsidRPr="004420C4" w:rsidRDefault="009D4619" w:rsidP="0079152D">
      <w:pPr>
        <w:ind w:left="709"/>
        <w:jc w:val="both"/>
      </w:pPr>
    </w:p>
    <w:p w:rsidR="009D4619" w:rsidRPr="004420C4" w:rsidRDefault="009D4619" w:rsidP="0079152D">
      <w:pPr>
        <w:autoSpaceDE w:val="0"/>
        <w:autoSpaceDN w:val="0"/>
        <w:adjustRightInd w:val="0"/>
        <w:outlineLvl w:val="0"/>
        <w:rPr>
          <w:b/>
        </w:rPr>
      </w:pPr>
    </w:p>
    <w:p w:rsidR="009D4619" w:rsidRPr="00403048" w:rsidRDefault="009D4619" w:rsidP="0079152D">
      <w:pPr>
        <w:numPr>
          <w:ilvl w:val="0"/>
          <w:numId w:val="5"/>
        </w:numPr>
        <w:autoSpaceDE w:val="0"/>
        <w:autoSpaceDN w:val="0"/>
        <w:adjustRightInd w:val="0"/>
        <w:ind w:left="709" w:right="-567"/>
        <w:jc w:val="center"/>
        <w:outlineLvl w:val="0"/>
      </w:pPr>
      <w:r w:rsidRPr="00403048">
        <w:t>СРОК ДЕЙСТВИЯ ДОГОВОРА И УСЛОВИЯ ЕГО ПРЕКРАЩЕНИЯ</w:t>
      </w:r>
    </w:p>
    <w:p w:rsidR="009D4619" w:rsidRPr="009F6E6A" w:rsidRDefault="009D4619" w:rsidP="0079152D">
      <w:pPr>
        <w:autoSpaceDE w:val="0"/>
        <w:autoSpaceDN w:val="0"/>
        <w:adjustRightInd w:val="0"/>
        <w:ind w:left="567" w:right="-567"/>
        <w:outlineLvl w:val="0"/>
        <w:rPr>
          <w:b/>
        </w:rPr>
      </w:pPr>
    </w:p>
    <w:p w:rsidR="009D4619" w:rsidRDefault="009D4619" w:rsidP="0079152D">
      <w:pPr>
        <w:numPr>
          <w:ilvl w:val="1"/>
          <w:numId w:val="5"/>
        </w:numPr>
        <w:autoSpaceDE w:val="0"/>
        <w:autoSpaceDN w:val="0"/>
        <w:adjustRightInd w:val="0"/>
        <w:ind w:left="0" w:right="-1" w:firstLine="0"/>
        <w:jc w:val="both"/>
        <w:outlineLvl w:val="0"/>
      </w:pPr>
      <w:r>
        <w:rPr>
          <w:szCs w:val="28"/>
        </w:rPr>
        <w:t>Настоящий договор вступает в силу с момента подписания его обеими сторонами и опубликования извещения о закупке (заключении Договора) на официальных сайтах Российской Федерации для размещения информации о закупках отдельными видами юридических лиц, Госкорпорации «Росатом» и действует до полного исполнения сторонами своих обязательств по нему, но не позднее 31.12.2015г</w:t>
      </w:r>
      <w:r w:rsidRPr="00953DD5">
        <w:t>.</w:t>
      </w:r>
      <w:r>
        <w:t>, а в части взаиморасчетов до полного выполнения Сторонами своих обязательств, с подписанием акта сверки расчетов.</w:t>
      </w:r>
    </w:p>
    <w:p w:rsidR="009D4619" w:rsidRPr="004420C4" w:rsidRDefault="009D4619" w:rsidP="0079152D">
      <w:pPr>
        <w:numPr>
          <w:ilvl w:val="1"/>
          <w:numId w:val="5"/>
        </w:numPr>
        <w:autoSpaceDE w:val="0"/>
        <w:autoSpaceDN w:val="0"/>
        <w:adjustRightInd w:val="0"/>
        <w:ind w:left="0" w:right="-1" w:firstLine="0"/>
        <w:jc w:val="both"/>
        <w:outlineLvl w:val="0"/>
      </w:pPr>
      <w:r w:rsidRPr="00953DD5">
        <w:t>Окончание срока действия настоящего Договора не освобождает Стороны от ответственности за нарушение условий по настоящему Договору.</w:t>
      </w:r>
    </w:p>
    <w:p w:rsidR="009D4619" w:rsidRDefault="009D4619" w:rsidP="0079152D">
      <w:pPr>
        <w:autoSpaceDE w:val="0"/>
        <w:autoSpaceDN w:val="0"/>
        <w:adjustRightInd w:val="0"/>
        <w:ind w:right="-1"/>
        <w:jc w:val="both"/>
        <w:outlineLvl w:val="0"/>
      </w:pPr>
      <w:r>
        <w:t>6.3</w:t>
      </w:r>
      <w:r w:rsidRPr="004420C4">
        <w:t>.</w:t>
      </w:r>
      <w:r w:rsidRPr="004420C4">
        <w:tab/>
      </w:r>
      <w:r>
        <w:t xml:space="preserve">Настоящий </w:t>
      </w:r>
      <w:r w:rsidRPr="004420C4">
        <w:t>Договор может быть расторгнут по соглашению Сторон</w:t>
      </w:r>
      <w:r>
        <w:t>,</w:t>
      </w:r>
      <w:r w:rsidRPr="004420C4">
        <w:t xml:space="preserve"> или </w:t>
      </w:r>
      <w:r>
        <w:t xml:space="preserve">во внесудебном порядке </w:t>
      </w:r>
      <w:r w:rsidRPr="004420C4">
        <w:t>по требованию одной из Сторон. В случае расторжения Договора по требованию одной из Сторон, Сторона, явившаяся инициатором расторжения</w:t>
      </w:r>
      <w:r>
        <w:t>,</w:t>
      </w:r>
      <w:r w:rsidRPr="004420C4">
        <w:t xml:space="preserve"> предупреждает другую Сторону не менее, чем за месяц до предполагаемой даты расторжения.</w:t>
      </w:r>
    </w:p>
    <w:p w:rsidR="009D4619" w:rsidRDefault="009D4619" w:rsidP="0079152D">
      <w:pPr>
        <w:autoSpaceDE w:val="0"/>
        <w:autoSpaceDN w:val="0"/>
        <w:adjustRightInd w:val="0"/>
        <w:ind w:right="-1"/>
        <w:jc w:val="both"/>
        <w:outlineLvl w:val="0"/>
      </w:pPr>
    </w:p>
    <w:p w:rsidR="009D4619" w:rsidRPr="00403048" w:rsidRDefault="009D4619" w:rsidP="0079152D">
      <w:pPr>
        <w:spacing w:line="360" w:lineRule="auto"/>
        <w:jc w:val="center"/>
      </w:pPr>
      <w:r>
        <w:rPr>
          <w:b/>
        </w:rPr>
        <w:t>7</w:t>
      </w:r>
      <w:r w:rsidRPr="004420C4">
        <w:rPr>
          <w:b/>
        </w:rPr>
        <w:t xml:space="preserve">. </w:t>
      </w:r>
      <w:r w:rsidRPr="00403048">
        <w:t>ПРОЧИЕ УСЛОВИЯ</w:t>
      </w:r>
    </w:p>
    <w:p w:rsidR="009D4619" w:rsidRPr="004420C4" w:rsidRDefault="009D4619" w:rsidP="0079152D">
      <w:pPr>
        <w:autoSpaceDE w:val="0"/>
        <w:autoSpaceDN w:val="0"/>
        <w:adjustRightInd w:val="0"/>
        <w:ind w:right="-1"/>
        <w:jc w:val="both"/>
        <w:outlineLvl w:val="0"/>
      </w:pPr>
      <w:r>
        <w:t xml:space="preserve">7.1. </w:t>
      </w:r>
      <w:r w:rsidRPr="004420C4">
        <w:t xml:space="preserve">Любые изменения и дополнения к настоящему </w:t>
      </w:r>
      <w:r>
        <w:t xml:space="preserve">Договору действительны лишь при </w:t>
      </w:r>
      <w:r w:rsidRPr="004420C4">
        <w:t xml:space="preserve">условии, если они   совершены в письменной форме и подписаны уполномоченными представителями </w:t>
      </w:r>
      <w:r>
        <w:t xml:space="preserve">обеих </w:t>
      </w:r>
      <w:r w:rsidRPr="004420C4">
        <w:t xml:space="preserve">Сторон. </w:t>
      </w:r>
    </w:p>
    <w:p w:rsidR="009D4619" w:rsidRPr="00EF5567" w:rsidRDefault="009D4619" w:rsidP="0079152D">
      <w:pPr>
        <w:autoSpaceDE w:val="0"/>
        <w:autoSpaceDN w:val="0"/>
        <w:adjustRightInd w:val="0"/>
        <w:jc w:val="both"/>
        <w:outlineLvl w:val="0"/>
      </w:pPr>
      <w:r>
        <w:t xml:space="preserve">7.2. </w:t>
      </w:r>
      <w:r w:rsidRPr="004420C4">
        <w:t xml:space="preserve">В случаях, не предусмотренных </w:t>
      </w:r>
      <w:r>
        <w:t xml:space="preserve">настоящим </w:t>
      </w:r>
      <w:r w:rsidRPr="004420C4">
        <w:t>Договором, применяется действующее Законодательство.</w:t>
      </w:r>
    </w:p>
    <w:p w:rsidR="009D4619" w:rsidRDefault="009D4619" w:rsidP="0079152D">
      <w:pPr>
        <w:autoSpaceDE w:val="0"/>
        <w:autoSpaceDN w:val="0"/>
        <w:adjustRightInd w:val="0"/>
        <w:ind w:right="-1"/>
        <w:jc w:val="both"/>
        <w:outlineLvl w:val="0"/>
      </w:pPr>
      <w:r>
        <w:t xml:space="preserve">7.3. Настоящий </w:t>
      </w:r>
      <w:r w:rsidRPr="004420C4">
        <w:t>Договор заключен в двух экземплярах, по одному для каждой из Сторон; оба экземпляра имеют одинаковую юридическую силу.</w:t>
      </w:r>
    </w:p>
    <w:p w:rsidR="009D4619" w:rsidRPr="00A07147" w:rsidRDefault="009D4619" w:rsidP="0079152D">
      <w:pPr>
        <w:autoSpaceDE w:val="0"/>
        <w:autoSpaceDN w:val="0"/>
        <w:adjustRightInd w:val="0"/>
        <w:ind w:right="-1"/>
        <w:jc w:val="both"/>
        <w:outlineLvl w:val="0"/>
      </w:pPr>
      <w:r>
        <w:t xml:space="preserve">7.4. </w:t>
      </w:r>
      <w:r w:rsidRPr="00A07147">
        <w:t>В случае невозможности прохождения работником Заказчика периодического медицинского осмотра по уважительным причинам (нахождение в отпуске, в командировке, временной нетрудоспособности и т.д.), он, по выходу на работу, самостоятельно проходит медицинский осмотр в дни, согласованные с работодателем.</w:t>
      </w:r>
    </w:p>
    <w:p w:rsidR="009D4619" w:rsidRPr="006458A3" w:rsidRDefault="009D4619" w:rsidP="0079152D">
      <w:pPr>
        <w:autoSpaceDE w:val="0"/>
        <w:autoSpaceDN w:val="0"/>
        <w:adjustRightInd w:val="0"/>
        <w:ind w:right="-567"/>
        <w:jc w:val="both"/>
        <w:outlineLvl w:val="0"/>
      </w:pPr>
      <w:r>
        <w:t xml:space="preserve">7.5. Все </w:t>
      </w:r>
      <w:r w:rsidRPr="006458A3">
        <w:t xml:space="preserve">Приложения </w:t>
      </w:r>
      <w:r>
        <w:t>к</w:t>
      </w:r>
      <w:r w:rsidRPr="006458A3">
        <w:t xml:space="preserve">  настояще</w:t>
      </w:r>
      <w:r>
        <w:t>му</w:t>
      </w:r>
      <w:r w:rsidRPr="006458A3">
        <w:t xml:space="preserve"> Договор</w:t>
      </w:r>
      <w:r>
        <w:t>у</w:t>
      </w:r>
      <w:r w:rsidRPr="006458A3">
        <w:t xml:space="preserve"> являются его неотъемлемой частью:</w:t>
      </w:r>
    </w:p>
    <w:p w:rsidR="009D4619" w:rsidRPr="00B17561" w:rsidRDefault="009D4619" w:rsidP="0079152D">
      <w:pPr>
        <w:ind w:firstLine="708"/>
        <w:jc w:val="both"/>
        <w:rPr>
          <w:kern w:val="2"/>
          <w:lang w:eastAsia="ar-SA"/>
        </w:rPr>
      </w:pPr>
      <w:r w:rsidRPr="006458A3">
        <w:t>- Приложение № 1 –</w:t>
      </w:r>
      <w:r>
        <w:t xml:space="preserve">Список работников отдельного отряда № 3 филиала № 1 ФГУП «Атом-охрана», подлежащих медицинскому освидетельствованию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 в 2015 году</w:t>
      </w:r>
      <w:r w:rsidRPr="00A16857">
        <w:rPr>
          <w:b/>
        </w:rPr>
        <w:t xml:space="preserve"> </w:t>
      </w:r>
      <w:r>
        <w:t>на 5 л.</w:t>
      </w:r>
      <w:r w:rsidRPr="00A16857">
        <w:t>;</w:t>
      </w:r>
      <w:r>
        <w:t xml:space="preserve"> </w:t>
      </w:r>
    </w:p>
    <w:p w:rsidR="009D4619" w:rsidRDefault="009D4619" w:rsidP="00D83707">
      <w:pPr>
        <w:ind w:firstLine="708"/>
        <w:jc w:val="both"/>
      </w:pPr>
      <w:r w:rsidRPr="006458A3">
        <w:t xml:space="preserve">- Приложение № 2 –  Расчет стоимости прохождения </w:t>
      </w:r>
      <w:r>
        <w:t xml:space="preserve">медицинского освидетельствования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 </w:t>
      </w:r>
      <w:r w:rsidRPr="006458A3">
        <w:t>работник</w:t>
      </w:r>
      <w:r>
        <w:t>ами</w:t>
      </w:r>
      <w:r w:rsidRPr="006458A3">
        <w:t xml:space="preserve"> отдельного отряда № </w:t>
      </w:r>
      <w:r>
        <w:t>3</w:t>
      </w:r>
      <w:r w:rsidRPr="006458A3">
        <w:t xml:space="preserve"> филиала № 1 ФГУП "Атом-охрана" в 2015 году</w:t>
      </w:r>
      <w:r>
        <w:t xml:space="preserve"> на 1 л.;</w:t>
      </w:r>
    </w:p>
    <w:p w:rsidR="009D4619" w:rsidRDefault="009D4619" w:rsidP="0079152D">
      <w:pPr>
        <w:autoSpaceDE w:val="0"/>
        <w:autoSpaceDN w:val="0"/>
        <w:adjustRightInd w:val="0"/>
        <w:ind w:right="-1" w:firstLine="708"/>
        <w:jc w:val="both"/>
        <w:outlineLvl w:val="0"/>
      </w:pPr>
      <w:r>
        <w:t>- Приложение № 3 –</w:t>
      </w:r>
      <w:r w:rsidRPr="006458A3">
        <w:t xml:space="preserve"> </w:t>
      </w:r>
      <w:r>
        <w:t xml:space="preserve">Календарный план проведения медицинского освидетельствования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 </w:t>
      </w:r>
      <w:r w:rsidRPr="006458A3">
        <w:t>работник</w:t>
      </w:r>
      <w:r>
        <w:t>ами отдельного отряда № 3 филиала № 1 ФГУП «Атом-охрана» в 2015 году на 1 л.;</w:t>
      </w:r>
    </w:p>
    <w:p w:rsidR="009D4619" w:rsidRPr="004420C4" w:rsidRDefault="009D4619" w:rsidP="0079152D">
      <w:pPr>
        <w:jc w:val="both"/>
      </w:pPr>
    </w:p>
    <w:p w:rsidR="009D4619" w:rsidRPr="00781267" w:rsidRDefault="009D4619" w:rsidP="0079152D">
      <w:pPr>
        <w:jc w:val="center"/>
        <w:rPr>
          <w:b/>
        </w:rPr>
      </w:pPr>
      <w:r>
        <w:rPr>
          <w:b/>
        </w:rPr>
        <w:t xml:space="preserve">     </w:t>
      </w:r>
      <w:r w:rsidRPr="004420C4">
        <w:rPr>
          <w:b/>
        </w:rPr>
        <w:t xml:space="preserve">8. </w:t>
      </w:r>
      <w:r>
        <w:rPr>
          <w:b/>
        </w:rPr>
        <w:t xml:space="preserve">ЮРИДИЧЕСКИЕ АДРЕСА БАНКОВСКИЕ </w:t>
      </w:r>
      <w:r w:rsidRPr="004420C4">
        <w:rPr>
          <w:b/>
        </w:rPr>
        <w:t>РЕКВИЗИТЫ И ПОДПИСИ СТОРОН:</w:t>
      </w:r>
    </w:p>
    <w:p w:rsidR="009D4619" w:rsidRDefault="009D4619" w:rsidP="0079152D">
      <w:pPr>
        <w:pStyle w:val="ConsPlusNormal"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250" w:type="dxa"/>
        <w:tblLook w:val="01E0"/>
      </w:tblPr>
      <w:tblGrid>
        <w:gridCol w:w="4935"/>
        <w:gridCol w:w="5095"/>
      </w:tblGrid>
      <w:tr w:rsidR="009D4619" w:rsidRPr="00365072" w:rsidTr="00285004">
        <w:tc>
          <w:tcPr>
            <w:tcW w:w="5471" w:type="dxa"/>
          </w:tcPr>
          <w:p w:rsidR="009D4619" w:rsidRPr="00AF163E" w:rsidRDefault="009D4619" w:rsidP="00285004">
            <w:pPr>
              <w:jc w:val="both"/>
            </w:pPr>
            <w:r w:rsidRPr="00AF163E">
              <w:rPr>
                <w:b/>
                <w:sz w:val="22"/>
                <w:szCs w:val="22"/>
              </w:rPr>
              <w:t>Заказчик</w:t>
            </w:r>
            <w:r w:rsidRPr="00AF163E">
              <w:rPr>
                <w:sz w:val="22"/>
                <w:szCs w:val="22"/>
              </w:rPr>
              <w:t>: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 xml:space="preserve">Федеральное государственное унитарное предприятие «Ведомственная охрана Росатома» 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 xml:space="preserve">(ФГУП «Атом-охрана»)                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 xml:space="preserve">Юридический адрес: 123060, г. Москва, </w:t>
            </w:r>
          </w:p>
          <w:p w:rsidR="009D4619" w:rsidRDefault="009D4619" w:rsidP="00285004">
            <w:r w:rsidRPr="00AF163E">
              <w:rPr>
                <w:sz w:val="22"/>
                <w:szCs w:val="22"/>
              </w:rPr>
              <w:t>ул. Расплетина, дом 3</w:t>
            </w:r>
          </w:p>
          <w:p w:rsidR="009D4619" w:rsidRPr="00AF163E" w:rsidRDefault="009D4619" w:rsidP="00285004">
            <w:r>
              <w:rPr>
                <w:sz w:val="22"/>
                <w:szCs w:val="22"/>
              </w:rPr>
              <w:t>ОГРН 1037706007767</w:t>
            </w:r>
            <w:r w:rsidRPr="00AF163E">
              <w:rPr>
                <w:sz w:val="22"/>
                <w:szCs w:val="22"/>
              </w:rPr>
              <w:t xml:space="preserve"> 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Получатель услуг</w:t>
            </w:r>
            <w:r>
              <w:rPr>
                <w:sz w:val="22"/>
                <w:szCs w:val="22"/>
              </w:rPr>
              <w:t>/плательщик</w:t>
            </w:r>
            <w:r w:rsidRPr="00AF163E">
              <w:rPr>
                <w:sz w:val="22"/>
                <w:szCs w:val="22"/>
              </w:rPr>
              <w:t>: ФГУП «Атом-охрана»,</w:t>
            </w:r>
            <w:r>
              <w:rPr>
                <w:sz w:val="22"/>
                <w:szCs w:val="22"/>
              </w:rPr>
              <w:t xml:space="preserve"> Филиал № 1</w:t>
            </w:r>
            <w:r w:rsidRPr="00AF163E">
              <w:rPr>
                <w:sz w:val="22"/>
                <w:szCs w:val="22"/>
              </w:rPr>
              <w:t xml:space="preserve">   </w:t>
            </w:r>
          </w:p>
          <w:p w:rsidR="009D4619" w:rsidRDefault="009D4619" w:rsidP="00285004">
            <w:r>
              <w:rPr>
                <w:sz w:val="22"/>
                <w:szCs w:val="22"/>
              </w:rPr>
              <w:t xml:space="preserve">Адрес получателя услуг/плательщика:141007, Московская область, г. Мытищи, </w:t>
            </w:r>
          </w:p>
          <w:p w:rsidR="009D4619" w:rsidRPr="00AF163E" w:rsidRDefault="009D4619" w:rsidP="00285004">
            <w:r>
              <w:rPr>
                <w:sz w:val="22"/>
                <w:szCs w:val="22"/>
              </w:rPr>
              <w:t>ул. Хлебозаводская, д.2, корпус 9</w:t>
            </w:r>
            <w:r w:rsidRPr="00AF163E">
              <w:rPr>
                <w:sz w:val="22"/>
                <w:szCs w:val="22"/>
              </w:rPr>
              <w:t xml:space="preserve">,               </w:t>
            </w:r>
          </w:p>
          <w:p w:rsidR="009D4619" w:rsidRPr="00550350" w:rsidRDefault="009D4619" w:rsidP="00285004">
            <w:r w:rsidRPr="00550350">
              <w:rPr>
                <w:sz w:val="22"/>
                <w:szCs w:val="22"/>
              </w:rPr>
              <w:t xml:space="preserve">ИНН 7706289940, КПП 502943001,                  </w:t>
            </w:r>
          </w:p>
          <w:p w:rsidR="009D4619" w:rsidRPr="00AF163E" w:rsidRDefault="009D4619" w:rsidP="00285004">
            <w:pPr>
              <w:jc w:val="both"/>
            </w:pPr>
            <w:r w:rsidRPr="00550350">
              <w:rPr>
                <w:sz w:val="22"/>
                <w:szCs w:val="22"/>
              </w:rPr>
              <w:t>ОКПО 50198929,</w:t>
            </w:r>
            <w:r w:rsidRPr="00AF163E">
              <w:rPr>
                <w:sz w:val="22"/>
                <w:szCs w:val="22"/>
              </w:rPr>
              <w:t xml:space="preserve">                                         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р/с 40502810</w:t>
            </w:r>
            <w:r>
              <w:rPr>
                <w:sz w:val="22"/>
                <w:szCs w:val="22"/>
              </w:rPr>
              <w:t>938170000128 в Краснопресненском отделении Московского банка Сбербанка России ОАО г. Москва</w:t>
            </w:r>
            <w:r w:rsidRPr="00AF163E">
              <w:rPr>
                <w:sz w:val="22"/>
                <w:szCs w:val="22"/>
              </w:rPr>
              <w:t xml:space="preserve">  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к/с 30101810</w:t>
            </w:r>
            <w:r>
              <w:rPr>
                <w:sz w:val="22"/>
                <w:szCs w:val="22"/>
              </w:rPr>
              <w:t>400000000225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БИК 04</w:t>
            </w:r>
            <w:r>
              <w:rPr>
                <w:sz w:val="22"/>
                <w:szCs w:val="22"/>
              </w:rPr>
              <w:t>4525225</w:t>
            </w:r>
            <w:r w:rsidRPr="00AF163E">
              <w:rPr>
                <w:sz w:val="22"/>
                <w:szCs w:val="22"/>
              </w:rPr>
              <w:t xml:space="preserve">  </w:t>
            </w:r>
          </w:p>
          <w:p w:rsidR="009D4619" w:rsidRPr="00550350" w:rsidRDefault="009D4619" w:rsidP="0028500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Тел./ Факс (8496) 577-60-61, 496-577-53-63</w:t>
            </w:r>
          </w:p>
          <w:p w:rsidR="009D4619" w:rsidRDefault="009D4619" w:rsidP="0028500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mail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  <w:u w:val="single"/>
                <w:lang w:val="en-US" w:eastAsia="en-US"/>
              </w:rPr>
              <w:t>atomohrana</w:t>
            </w:r>
            <w:r>
              <w:rPr>
                <w:sz w:val="22"/>
                <w:szCs w:val="22"/>
                <w:u w:val="single"/>
                <w:lang w:eastAsia="en-US"/>
              </w:rPr>
              <w:t>@</w:t>
            </w:r>
            <w:r>
              <w:rPr>
                <w:sz w:val="22"/>
                <w:szCs w:val="22"/>
                <w:u w:val="single"/>
                <w:lang w:val="en-US" w:eastAsia="en-US"/>
              </w:rPr>
              <w:t>mail</w:t>
            </w:r>
            <w:r>
              <w:rPr>
                <w:sz w:val="22"/>
                <w:szCs w:val="22"/>
                <w:u w:val="single"/>
                <w:lang w:eastAsia="en-US"/>
              </w:rPr>
              <w:t>.</w:t>
            </w:r>
            <w:r>
              <w:rPr>
                <w:sz w:val="22"/>
                <w:szCs w:val="22"/>
                <w:u w:val="single"/>
                <w:lang w:val="en-US" w:eastAsia="en-US"/>
              </w:rPr>
              <w:t>ru</w:t>
            </w:r>
            <w:r w:rsidRPr="00397371">
              <w:rPr>
                <w:sz w:val="22"/>
                <w:szCs w:val="22"/>
                <w:lang w:eastAsia="en-US"/>
              </w:rPr>
              <w:t xml:space="preserve"> </w:t>
            </w:r>
          </w:p>
          <w:p w:rsidR="009D4619" w:rsidRDefault="009D4619" w:rsidP="00285004"/>
          <w:p w:rsidR="009D4619" w:rsidRPr="00AF163E" w:rsidRDefault="009D4619" w:rsidP="00285004">
            <w:r w:rsidRPr="00AF163E">
              <w:rPr>
                <w:sz w:val="22"/>
                <w:szCs w:val="22"/>
              </w:rPr>
              <w:t>От Заказчика: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 xml:space="preserve">Директор филиала № </w:t>
            </w:r>
            <w:r>
              <w:rPr>
                <w:sz w:val="22"/>
                <w:szCs w:val="22"/>
              </w:rPr>
              <w:t>1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ФГУП «Атом-охрана»</w:t>
            </w:r>
          </w:p>
          <w:p w:rsidR="009D4619" w:rsidRDefault="009D4619" w:rsidP="00285004">
            <w:r w:rsidRPr="00AF163E"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 xml:space="preserve">____________ А.Н. Артамонов     </w:t>
            </w:r>
          </w:p>
          <w:p w:rsidR="009D4619" w:rsidRPr="00AF163E" w:rsidRDefault="009D4619" w:rsidP="00285004">
            <w:r>
              <w:rPr>
                <w:sz w:val="22"/>
                <w:szCs w:val="22"/>
              </w:rPr>
              <w:t>«___» __________ 2015 г.</w:t>
            </w:r>
          </w:p>
          <w:p w:rsidR="009D4619" w:rsidRPr="00AF163E" w:rsidRDefault="009D4619" w:rsidP="00285004">
            <w:pPr>
              <w:jc w:val="both"/>
            </w:pPr>
            <w:r w:rsidRPr="00AF163E">
              <w:rPr>
                <w:sz w:val="22"/>
                <w:szCs w:val="22"/>
              </w:rPr>
              <w:t xml:space="preserve">М.П.   </w:t>
            </w:r>
            <w:r>
              <w:rPr>
                <w:sz w:val="22"/>
                <w:szCs w:val="22"/>
              </w:rPr>
              <w:t xml:space="preserve">                                                                   </w:t>
            </w:r>
          </w:p>
          <w:p w:rsidR="009D4619" w:rsidRPr="00AF163E" w:rsidRDefault="009D4619" w:rsidP="00285004"/>
        </w:tc>
        <w:tc>
          <w:tcPr>
            <w:tcW w:w="5160" w:type="dxa"/>
          </w:tcPr>
          <w:p w:rsidR="009D4619" w:rsidRPr="00AF163E" w:rsidRDefault="009D4619" w:rsidP="00285004">
            <w:r w:rsidRPr="00AF163E">
              <w:rPr>
                <w:b/>
                <w:sz w:val="22"/>
                <w:szCs w:val="22"/>
              </w:rPr>
              <w:t xml:space="preserve"> Исполнитель: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Юридический адрес: ________________________</w:t>
            </w:r>
            <w:r w:rsidRPr="00AF163E">
              <w:rPr>
                <w:sz w:val="22"/>
                <w:szCs w:val="22"/>
              </w:rPr>
              <w:br/>
              <w:t>__________________________________________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Почтовый адрес: 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ИНН 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КПП 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ОКПО 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р/с 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в _________________________________________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к/с _______________________________________</w:t>
            </w:r>
          </w:p>
          <w:p w:rsidR="009D4619" w:rsidRPr="00AF163E" w:rsidRDefault="009D4619" w:rsidP="00285004">
            <w:r w:rsidRPr="00AF163E">
              <w:rPr>
                <w:sz w:val="22"/>
                <w:szCs w:val="22"/>
              </w:rPr>
              <w:t>БИК ______________________________________</w:t>
            </w:r>
          </w:p>
          <w:p w:rsidR="009D4619" w:rsidRPr="00AF163E" w:rsidRDefault="009D4619" w:rsidP="00285004">
            <w:pPr>
              <w:jc w:val="both"/>
            </w:pPr>
          </w:p>
          <w:p w:rsidR="009D4619" w:rsidRPr="00AF163E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  <w:r w:rsidRPr="00AF163E">
              <w:rPr>
                <w:sz w:val="22"/>
                <w:szCs w:val="22"/>
              </w:rPr>
              <w:t>От Исполнителя:</w:t>
            </w:r>
          </w:p>
          <w:p w:rsidR="009D4619" w:rsidRDefault="009D4619" w:rsidP="00285004">
            <w:pPr>
              <w:jc w:val="both"/>
            </w:pPr>
          </w:p>
          <w:p w:rsidR="009D4619" w:rsidRDefault="009D4619" w:rsidP="00285004">
            <w:pPr>
              <w:jc w:val="both"/>
            </w:pPr>
            <w:r>
              <w:rPr>
                <w:sz w:val="22"/>
                <w:szCs w:val="22"/>
              </w:rPr>
              <w:t>______________ (Ф.И.О.)</w:t>
            </w:r>
            <w:r w:rsidRPr="00AF163E">
              <w:rPr>
                <w:sz w:val="22"/>
                <w:szCs w:val="22"/>
              </w:rPr>
              <w:t xml:space="preserve">  </w:t>
            </w:r>
          </w:p>
          <w:p w:rsidR="009D4619" w:rsidRDefault="009D4619" w:rsidP="00285004">
            <w:pPr>
              <w:tabs>
                <w:tab w:val="left" w:pos="1080"/>
              </w:tabs>
            </w:pPr>
            <w:r>
              <w:rPr>
                <w:sz w:val="22"/>
                <w:szCs w:val="22"/>
              </w:rPr>
              <w:t>«___» ____________ 2015 г.</w:t>
            </w:r>
            <w:r w:rsidRPr="00AF163E">
              <w:rPr>
                <w:sz w:val="22"/>
                <w:szCs w:val="22"/>
              </w:rPr>
              <w:tab/>
            </w:r>
          </w:p>
          <w:p w:rsidR="009D4619" w:rsidRPr="006D1D5B" w:rsidRDefault="009D4619" w:rsidP="00285004">
            <w:r>
              <w:rPr>
                <w:sz w:val="22"/>
                <w:szCs w:val="22"/>
              </w:rPr>
              <w:t>М.П.</w:t>
            </w:r>
          </w:p>
        </w:tc>
      </w:tr>
    </w:tbl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jc w:val="center"/>
        <w:rPr>
          <w:b/>
          <w:bCs/>
          <w:kern w:val="2"/>
          <w:lang w:eastAsia="ar-SA"/>
        </w:rPr>
      </w:pPr>
    </w:p>
    <w:p w:rsidR="009D4619" w:rsidRDefault="009D4619" w:rsidP="0079152D">
      <w:pPr>
        <w:rPr>
          <w:b/>
          <w:bCs/>
          <w:kern w:val="2"/>
          <w:lang w:eastAsia="ar-SA"/>
        </w:rPr>
        <w:sectPr w:rsidR="009D4619" w:rsidSect="00285004">
          <w:pgSz w:w="11906" w:h="16838"/>
          <w:pgMar w:top="540" w:right="424" w:bottom="1134" w:left="1418" w:header="708" w:footer="708" w:gutter="0"/>
          <w:cols w:space="708"/>
          <w:docGrid w:linePitch="360"/>
        </w:sectPr>
      </w:pPr>
    </w:p>
    <w:p w:rsidR="009D4619" w:rsidRDefault="009D4619" w:rsidP="00D83707">
      <w:pPr>
        <w:ind w:left="8789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</w:p>
    <w:p w:rsidR="009D4619" w:rsidRDefault="009D4619" w:rsidP="00D83707">
      <w:pPr>
        <w:ind w:left="8789"/>
        <w:rPr>
          <w:sz w:val="18"/>
          <w:szCs w:val="18"/>
        </w:rPr>
      </w:pPr>
      <w:r>
        <w:rPr>
          <w:sz w:val="18"/>
          <w:szCs w:val="18"/>
        </w:rPr>
        <w:t>к договору на проведение медицинских осмотров</w:t>
      </w:r>
    </w:p>
    <w:p w:rsidR="009D4619" w:rsidRPr="005C13B2" w:rsidRDefault="009D4619" w:rsidP="00D83707">
      <w:pPr>
        <w:ind w:left="8789"/>
        <w:rPr>
          <w:sz w:val="18"/>
          <w:szCs w:val="18"/>
        </w:rPr>
      </w:pPr>
      <w:r>
        <w:rPr>
          <w:sz w:val="18"/>
          <w:szCs w:val="18"/>
        </w:rPr>
        <w:t>№ _____________от «___» _____________ 2015 г.</w:t>
      </w:r>
    </w:p>
    <w:p w:rsidR="009D4619" w:rsidRDefault="009D4619" w:rsidP="0079152D">
      <w:pPr>
        <w:jc w:val="center"/>
        <w:rPr>
          <w:b/>
        </w:rPr>
      </w:pPr>
    </w:p>
    <w:p w:rsidR="009D4619" w:rsidRDefault="009D4619" w:rsidP="0079152D">
      <w:pPr>
        <w:jc w:val="center"/>
        <w:rPr>
          <w:b/>
        </w:rPr>
      </w:pPr>
      <w:r>
        <w:rPr>
          <w:b/>
        </w:rPr>
        <w:t>СПИСОК</w:t>
      </w:r>
    </w:p>
    <w:p w:rsidR="009D4619" w:rsidRDefault="009D4619" w:rsidP="0079152D">
      <w:pPr>
        <w:jc w:val="center"/>
        <w:rPr>
          <w:b/>
        </w:rPr>
      </w:pPr>
      <w:r>
        <w:t xml:space="preserve">Список работников отдельного отряда № 3 филиала № 1 ФГУП «Атом-охрана», подлежащих медицинскому освидетельствованию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 в 2015 году</w:t>
      </w:r>
    </w:p>
    <w:tbl>
      <w:tblPr>
        <w:tblW w:w="10137" w:type="dxa"/>
        <w:jc w:val="center"/>
        <w:tblInd w:w="-1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746"/>
        <w:gridCol w:w="5063"/>
        <w:gridCol w:w="1395"/>
        <w:gridCol w:w="2928"/>
      </w:tblGrid>
      <w:tr w:rsidR="009D4619" w:rsidTr="00D83707">
        <w:trPr>
          <w:cantSplit/>
          <w:trHeight w:val="1134"/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 w:rsidRPr="00584F24">
              <w:t>№ п/п</w:t>
            </w:r>
          </w:p>
        </w:tc>
        <w:tc>
          <w:tcPr>
            <w:tcW w:w="5066" w:type="dxa"/>
          </w:tcPr>
          <w:p w:rsidR="009D4619" w:rsidRPr="00584F24" w:rsidRDefault="009D4619" w:rsidP="008330E6">
            <w:pPr>
              <w:jc w:val="center"/>
            </w:pPr>
            <w:r w:rsidRPr="00584F24">
              <w:t>Ф.И.О. работника</w:t>
            </w:r>
          </w:p>
        </w:tc>
        <w:tc>
          <w:tcPr>
            <w:tcW w:w="1396" w:type="dxa"/>
          </w:tcPr>
          <w:p w:rsidR="009D4619" w:rsidRPr="00584F24" w:rsidRDefault="009D4619" w:rsidP="008330E6">
            <w:pPr>
              <w:jc w:val="center"/>
            </w:pPr>
            <w:r w:rsidRPr="00584F24">
              <w:t>Дата рождения</w:t>
            </w:r>
          </w:p>
        </w:tc>
        <w:tc>
          <w:tcPr>
            <w:tcW w:w="2929" w:type="dxa"/>
          </w:tcPr>
          <w:p w:rsidR="009D4619" w:rsidRPr="00584F24" w:rsidRDefault="009D4619" w:rsidP="008330E6">
            <w:pPr>
              <w:jc w:val="center"/>
            </w:pPr>
            <w:r w:rsidRPr="00584F24">
              <w:t>Должность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Агапонов Виктор 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12.08.1974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Агупов Евгений Анатольевич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11.06.1988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 xml:space="preserve">Андреев Александр </w:t>
            </w:r>
            <w:r>
              <w:t>Г</w:t>
            </w:r>
            <w:r w:rsidRPr="00B32657">
              <w:t xml:space="preserve">ригорьевич 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25.12.1963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Астанин Валерий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02.06.1964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Богачев Евгений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13.12.1975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Бозюков Сергей Юрьевич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18.06.1990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Боков Анатолий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17.10.1971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Бочаров Николай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13.12.1975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9.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Бражников Евгений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10.04.1982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Буданов Алексей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21.11.1980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Бухляев Сергей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07.06.1962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Быков Николай Алексеевич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24.11.1962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</w:t>
            </w:r>
            <w:r w:rsidRPr="00B32657">
              <w:t>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Величко Иван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31.10.1986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Величко Николай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01.01.1971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8330E6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Воронин Игорь Леонидович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08.11.1983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jc w:val="center"/>
        </w:trPr>
        <w:tc>
          <w:tcPr>
            <w:tcW w:w="746" w:type="dxa"/>
            <w:gridSpan w:val="2"/>
          </w:tcPr>
          <w:p w:rsidR="009D4619" w:rsidRPr="00584F24" w:rsidRDefault="009D4619" w:rsidP="008330E6">
            <w:pPr>
              <w:jc w:val="center"/>
            </w:pPr>
            <w:r>
              <w:t>16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Воронков Сергей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24.10.1973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Востряков Петр</w:t>
            </w:r>
            <w:r>
              <w:t xml:space="preserve"> </w:t>
            </w:r>
            <w:r w:rsidRPr="00B32657">
              <w:t>Тихонович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10.02.1960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Вялов Валерий</w:t>
            </w:r>
            <w:r>
              <w:t xml:space="preserve"> </w:t>
            </w:r>
            <w:r w:rsidRPr="00B32657">
              <w:t>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29.10.1968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Вяльцев Сергей 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27.11.1962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Голышев Сергей Алексеевич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14.07.1961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Гончаров Виктор</w:t>
            </w:r>
            <w:r>
              <w:t xml:space="preserve"> </w:t>
            </w:r>
            <w:r w:rsidRPr="00B32657">
              <w:t>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14.11.1968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</w:t>
            </w:r>
            <w:r>
              <w:t>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 xml:space="preserve">Горбунов Владимир </w:t>
            </w:r>
            <w:r>
              <w:t xml:space="preserve"> </w:t>
            </w:r>
            <w:r w:rsidRPr="00B32657">
              <w:t>Митрофанович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12.01.1971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Н</w:t>
            </w:r>
            <w:r w:rsidRPr="00B32657">
              <w:t xml:space="preserve">ачальник </w:t>
            </w:r>
            <w:r>
              <w:t>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 xml:space="preserve">Горлачев Эдуард </w:t>
            </w:r>
            <w:r>
              <w:t xml:space="preserve"> Алексеевич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07.11.1971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Добрынин Сергей Петрович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11.05.1981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Ефремов Сергей</w:t>
            </w:r>
            <w:r>
              <w:t xml:space="preserve"> </w:t>
            </w:r>
            <w:r w:rsidRPr="00B32657">
              <w:t>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22.04.1963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Желтяков Владимир</w:t>
            </w:r>
            <w:r>
              <w:t xml:space="preserve"> </w:t>
            </w:r>
            <w:r w:rsidRPr="00B32657">
              <w:t>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08.04.1960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Начальник</w:t>
            </w:r>
            <w:r>
              <w:t xml:space="preserve"> караула</w:t>
            </w:r>
          </w:p>
        </w:tc>
      </w:tr>
      <w:tr w:rsidR="009D4619" w:rsidTr="00D83707">
        <w:trPr>
          <w:gridBefore w:val="1"/>
          <w:trHeight w:val="11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Зайчиков Иван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23.02.1967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</w:t>
            </w:r>
            <w:r>
              <w:t>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Зиновьев Владимир 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30.05.1974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Иванов Геннадий Дмитриевич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16.04.1961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 xml:space="preserve">Казьмин Дмитрий </w:t>
            </w:r>
            <w:r>
              <w:t>А</w:t>
            </w:r>
            <w:r w:rsidRPr="00B32657">
              <w:t>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06.08.1984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Карайчев Владимир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30.05.1968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О</w:t>
            </w:r>
            <w:r w:rsidRPr="00B32657">
              <w:t>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Киселев Александр 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29.10.1970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Кляхин  Анатолий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16.09.1959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34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Колпаков Леонид</w:t>
            </w:r>
            <w:r>
              <w:t xml:space="preserve"> </w:t>
            </w:r>
            <w:r w:rsidRPr="00B32657">
              <w:t>Михайлович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02.01.1959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</w:t>
            </w:r>
            <w:r>
              <w:t>караула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Комаров Василий</w:t>
            </w:r>
            <w:r>
              <w:t xml:space="preserve"> </w:t>
            </w:r>
            <w:r w:rsidRPr="00B32657">
              <w:t>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25.03.1967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Помощник нач. 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Кондратьев Сергей 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09.07.1975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Коробков Андрей Петрович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25.06.1981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Коробков Дмитрий Петрович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16.12.1979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39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Корчуганов Эдуард Эдуардович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12.02.1963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О</w:t>
            </w:r>
            <w:r w:rsidRPr="00B32657">
              <w:t>хранник-водитель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Кострюков Иван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05.05.1993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Красиков Владимир</w:t>
            </w:r>
            <w:r>
              <w:t xml:space="preserve"> </w:t>
            </w:r>
            <w:r w:rsidRPr="00B32657">
              <w:t>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30.10.1960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</w:t>
            </w:r>
            <w:r w:rsidRPr="00B32657">
              <w:t>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Красиков Иван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18.12.1985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8330E6">
        <w:trPr>
          <w:gridBefore w:val="1"/>
          <w:trHeight w:val="9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Красиков Роман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26.12.1976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  <w:r>
              <w:t>-водитель</w:t>
            </w:r>
          </w:p>
        </w:tc>
      </w:tr>
      <w:tr w:rsidR="009D4619" w:rsidTr="00E51886">
        <w:trPr>
          <w:gridBefore w:val="1"/>
          <w:trHeight w:val="8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Кубышкин Владимир Федорович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12.05.1961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Кубышкин Евгений</w:t>
            </w:r>
            <w:r>
              <w:t xml:space="preserve"> </w:t>
            </w:r>
            <w:r w:rsidRPr="00B32657">
              <w:t>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12.05.1961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trHeight w:val="13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Кузьмин Александр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26.07.1977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Кулаков  Александр</w:t>
            </w:r>
            <w:r>
              <w:t xml:space="preserve"> </w:t>
            </w:r>
            <w:r w:rsidRPr="00B32657">
              <w:t>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08.02.1963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trHeight w:val="10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Лавров Евгений Евгеньевич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05.07.1982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49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Левченко Николай</w:t>
            </w:r>
            <w:r>
              <w:t xml:space="preserve"> </w:t>
            </w:r>
            <w:r w:rsidRPr="00B32657">
              <w:t>Анатольевич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13.11.1961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50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Логунов Иван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03.03.1961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</w:t>
            </w:r>
            <w:r>
              <w:t>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51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Логунов Иван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03.03.1961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52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Люлько Александр Леонидович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12.10.1982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</w:t>
            </w:r>
            <w:r w:rsidRPr="00B32657">
              <w:t>хранник-водитель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53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Мазур Владимир Петрович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07.06.1977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54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Марышев Николай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19.02.69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55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Марьенков Юрий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19.01.1957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56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 xml:space="preserve">Матыцин Евгений </w:t>
            </w:r>
            <w:r>
              <w:t>А</w:t>
            </w:r>
            <w:r w:rsidRPr="00B32657">
              <w:t>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23.06.1968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trHeight w:val="13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57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Матяшов Денис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08.10.1983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58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Мешков Михаил Михайлович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20.11.1972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59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Мизилин Геннадий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25.11.1973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Моргачев Юрий Дмитриевич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23.02.1963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Моренко Владимир Анатольевич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29.03.1988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Морозов Александр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22.12.1979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Мякиньких Николай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05.10.1966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64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Назаров Павел Васильеви</w:t>
            </w:r>
            <w:r>
              <w:t>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06.11.1961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trHeight w:val="12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Нетесов Юрий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01.04.1970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Нехаев Юрий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19.07.1964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Нечаев Сергей</w:t>
            </w:r>
            <w:r>
              <w:t xml:space="preserve"> </w:t>
            </w:r>
            <w:r w:rsidRPr="00B32657">
              <w:t>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02.11.1967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Новиков Сергей 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27.11.1962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69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Огнерубов Владимир</w:t>
            </w:r>
            <w:r>
              <w:t xml:space="preserve"> </w:t>
            </w:r>
            <w:r w:rsidRPr="00B32657">
              <w:t>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24.12.1960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Орлов Роман Геннадьевич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20.06.1987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Падалкин Николай Михайлович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28.09.1963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72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Пайда Игорь Е</w:t>
            </w:r>
            <w:r>
              <w:t>н</w:t>
            </w:r>
            <w:r w:rsidRPr="00B32657">
              <w:t>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12.07.65г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Заместитель начальника </w:t>
            </w:r>
            <w:r>
              <w:t>караула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Пальчиков Николай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23.11.1981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Пантелеев Виктор</w:t>
            </w:r>
            <w:r>
              <w:t xml:space="preserve"> </w:t>
            </w:r>
            <w:r w:rsidRPr="00B32657">
              <w:t>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05.11.1960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Печеникин Дмитрий Валерьевич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10.11.1974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Печкуров Михаил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04.10.1958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Печкуров Николай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21.10.1960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  <w:r>
              <w:t>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Плотников Юрий</w:t>
            </w:r>
            <w:r>
              <w:t xml:space="preserve"> </w:t>
            </w:r>
            <w:r w:rsidRPr="00B32657">
              <w:t>Борисович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18.04.1955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79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Пономарев Александр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16.03.1973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>
              <w:t>Начальник 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Пономарев Владимир</w:t>
            </w:r>
            <w:r>
              <w:t xml:space="preserve"> </w:t>
            </w:r>
            <w:r w:rsidRPr="00B32657">
              <w:t>Павлович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26.09.1958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  <w:r>
              <w:t>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Попов Евгений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29.01.1980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Н</w:t>
            </w:r>
            <w:r w:rsidRPr="00B32657">
              <w:t xml:space="preserve">ачальник  </w:t>
            </w:r>
            <w:r>
              <w:t>караула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Попов Сергей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09.08.1979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Примаков Сергей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07.01.1992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Прошкин Сергей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02.06.1958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Псарев Евгений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10.10.1974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 </w:t>
            </w:r>
            <w:r>
              <w:t>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Пырков Роман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01.02.1977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gridBefore w:val="1"/>
          <w:trHeight w:val="150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Раздобарин Владимир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23.02.1994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Раздобарин Сергей Алексеевич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11.06.1978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89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Разуваев Алексей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13.02.1984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Разуваев Роман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16.03.1991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Селяков Павел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20.06.1960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Семенов Александр Вениаминович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08.08.1964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Сенцов Николай</w:t>
            </w:r>
            <w:r>
              <w:t xml:space="preserve"> </w:t>
            </w:r>
            <w:r w:rsidRPr="00B32657">
              <w:t>Дмитриевич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03.07.1962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Сорокин Василий 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27.08.1968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  <w:r>
              <w:t>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95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Стикин Игорь 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29.03.1967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trHeight w:val="9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Стукалов Виктор</w:t>
            </w:r>
            <w:r>
              <w:t xml:space="preserve"> </w:t>
            </w:r>
            <w:r w:rsidRPr="00B32657">
              <w:t>Степанович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21.08.1955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Зам. начальника </w:t>
            </w:r>
            <w:r>
              <w:t>караула</w:t>
            </w:r>
          </w:p>
        </w:tc>
      </w:tr>
      <w:tr w:rsidR="009D4619" w:rsidTr="00E51886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Телегин Владимир 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31.01.1957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Терещенко Владимир</w:t>
            </w:r>
            <w:r>
              <w:t xml:space="preserve"> </w:t>
            </w:r>
            <w:r w:rsidRPr="00B32657">
              <w:t>Николаевич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03.05.1960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99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Трухачев Александр Иванович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14.03.1982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Трухачев Александр 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09.03.1972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Трухачев Иван Петрович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04.06.1959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Охранник-водитель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Ушков Павел</w:t>
            </w:r>
            <w:r>
              <w:t xml:space="preserve"> </w:t>
            </w:r>
            <w:r w:rsidRPr="00B32657">
              <w:t>Михайлович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06.02.1966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Феоктистов Олег Викторович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30.01.1970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 xml:space="preserve">Начальник </w:t>
            </w:r>
            <w:r>
              <w:t>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104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Фетисов Сергей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23.03.1968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8330E6">
        <w:trPr>
          <w:gridBefore w:val="1"/>
          <w:trHeight w:val="11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105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Филатов Сергей Егорович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17.07.1972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Цыганков Валерий Юрьевич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26.08.1974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107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Чешихин Митрофан Митрофанович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06.08.1961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108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Чижков Алексей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09.09.1984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109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Чуреев Захар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09.09.1984</w:t>
            </w:r>
          </w:p>
        </w:tc>
        <w:tc>
          <w:tcPr>
            <w:tcW w:w="2929" w:type="dxa"/>
            <w:vAlign w:val="center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110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Шариков Александр</w:t>
            </w:r>
            <w:r>
              <w:t xml:space="preserve"> </w:t>
            </w:r>
            <w:r w:rsidRPr="00B32657">
              <w:t>Сергеевич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25.08.1983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111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Шелудько Вадим Вячеславович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05.01.1966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112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Шепелев Сергей Владимирович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22.10.1976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113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Шубин Николай</w:t>
            </w:r>
            <w:r>
              <w:t xml:space="preserve"> </w:t>
            </w:r>
            <w:r w:rsidRPr="00B32657">
              <w:t>Гаврилович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14.06.1957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114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Шурупов Игорь</w:t>
            </w:r>
            <w:r>
              <w:t xml:space="preserve"> </w:t>
            </w:r>
            <w:r w:rsidRPr="00B32657">
              <w:t>Васильевич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02.09.1967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>
              <w:t>Начальник караула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115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Щепелев Сергей Павлович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>
              <w:t>26.12.1968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BA7D81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116</w:t>
            </w:r>
          </w:p>
        </w:tc>
        <w:tc>
          <w:tcPr>
            <w:tcW w:w="506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Щукин Николай Александрович</w:t>
            </w:r>
          </w:p>
        </w:tc>
        <w:tc>
          <w:tcPr>
            <w:tcW w:w="1396" w:type="dxa"/>
            <w:vAlign w:val="center"/>
          </w:tcPr>
          <w:p w:rsidR="009D4619" w:rsidRPr="00B32657" w:rsidRDefault="009D4619" w:rsidP="00E51886">
            <w:pPr>
              <w:jc w:val="both"/>
            </w:pPr>
            <w:r w:rsidRPr="00B32657">
              <w:t>22.05.1975</w:t>
            </w:r>
          </w:p>
        </w:tc>
        <w:tc>
          <w:tcPr>
            <w:tcW w:w="2929" w:type="dxa"/>
          </w:tcPr>
          <w:p w:rsidR="009D4619" w:rsidRPr="00B32657" w:rsidRDefault="009D4619" w:rsidP="00E51886">
            <w:pPr>
              <w:jc w:val="center"/>
            </w:pPr>
            <w:r w:rsidRPr="00B32657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Агапова Вера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07.10.1974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E5188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Агупова Оксана 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08.01.1974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362C2E">
              <w:t>Охранник</w:t>
            </w:r>
          </w:p>
        </w:tc>
      </w:tr>
      <w:tr w:rsidR="009D4619" w:rsidTr="008330E6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119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Анохина Людмила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12.02.1960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362C2E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Бабаева Надежда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16.09.1966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121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Барсукова Галина Ивановна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01.06.1974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1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Безуглова Светлана Борисовна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05.11.1970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trHeight w:val="150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Белозерова Татьяна 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27.06.1966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362C2E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>
              <w:t>Богданова Елена Михайловна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>
              <w:t>28.02.1975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125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Бозюкова Елена Анатольевна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18.12.1967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trHeight w:val="9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126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Бокова Валентина Ивановна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09.03.1969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Буненкова Пелагея</w:t>
            </w:r>
            <w:r>
              <w:t xml:space="preserve"> </w:t>
            </w:r>
            <w:r w:rsidRPr="008334AF">
              <w:t>Алексеевна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18.11.1959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Бутенина Марина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15.02.1968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362C2E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129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Бухляева Рита Алексеевна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01.05.1964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130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Быкова Ирина Евгеньевна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21.04.1965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362C2E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131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Быкова Наталья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27.01.1960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trHeight w:val="12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132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Быкова Юлия Васильевна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05.06.1975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Верютина  Валентина</w:t>
            </w:r>
            <w:r>
              <w:t xml:space="preserve"> </w:t>
            </w:r>
            <w:r w:rsidRPr="008334AF">
              <w:t>Алексеевна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11.01.1966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134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Воронова Татьяна Васильевна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30.11.1963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20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135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Голядкина Марина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24.07.1962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Гукалова Елена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19.01.1964</w:t>
            </w:r>
          </w:p>
        </w:tc>
        <w:tc>
          <w:tcPr>
            <w:tcW w:w="2929" w:type="dxa"/>
          </w:tcPr>
          <w:p w:rsidR="009D4619" w:rsidRPr="008334AF" w:rsidRDefault="009D4619" w:rsidP="00E51886">
            <w:pPr>
              <w:jc w:val="center"/>
            </w:pPr>
            <w:r>
              <w:t>Начальник караула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Давыдова Елена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12.06.1963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Денисенкова Марина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03.03.1964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139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Дубровина Нина Ефимовна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25.03.1962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35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140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Житлина Ольга 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06.06.1961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Зацепина Елена</w:t>
            </w:r>
            <w:r>
              <w:t xml:space="preserve"> </w:t>
            </w:r>
            <w:r w:rsidRPr="008334AF">
              <w:t>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10.05.1963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Землянухина Наталья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08.09.1959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Калашникова Валентина Борисовна</w:t>
            </w:r>
            <w:r>
              <w:t xml:space="preserve"> 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pPr>
              <w:spacing w:after="280"/>
            </w:pPr>
            <w:r w:rsidRPr="008334AF">
              <w:t>16.10.1964</w:t>
            </w:r>
            <w:r>
              <w:t xml:space="preserve"> 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Картавцева Елена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04.02.1972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2D3BAD">
              <w:t>Охранник</w:t>
            </w:r>
          </w:p>
        </w:tc>
      </w:tr>
      <w:tr w:rsidR="009D4619" w:rsidTr="00D83707">
        <w:trPr>
          <w:gridBefore w:val="1"/>
          <w:trHeight w:val="150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145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Каширина Оксана Ивановна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05.04.1974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Колотушкина Инна Дмитриевна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01.04.1964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Кондратьева Надежда</w:t>
            </w:r>
            <w:r>
              <w:t xml:space="preserve"> </w:t>
            </w:r>
            <w:r w:rsidRPr="008334AF">
              <w:t>Павловна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17.04.1965</w:t>
            </w:r>
          </w:p>
        </w:tc>
        <w:tc>
          <w:tcPr>
            <w:tcW w:w="2929" w:type="dxa"/>
          </w:tcPr>
          <w:p w:rsidR="009D4619" w:rsidRPr="008334AF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148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Королева Ольга Викторовна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18.08.1971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149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Корчуганова Ирина Юрьевна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31.10.1968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ED1E15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Корышова Надежда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04.01.1969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151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Котенко Елена Викторовна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17.08.1970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Курьянова Раиса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13.02.1967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ED1E15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153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Латынина Светлана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20.05.1964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ED1E15">
              <w:t>Охранник</w:t>
            </w:r>
          </w:p>
        </w:tc>
      </w:tr>
      <w:tr w:rsidR="009D4619" w:rsidTr="00D83707">
        <w:trPr>
          <w:gridBefore w:val="1"/>
          <w:trHeight w:val="9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Лопатина Татьяна</w:t>
            </w:r>
            <w:r>
              <w:t xml:space="preserve"> </w:t>
            </w:r>
            <w:r w:rsidRPr="008334AF">
              <w:t>Дмитриевна</w:t>
            </w:r>
            <w:r>
              <w:t xml:space="preserve"> 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30.07.1959</w:t>
            </w:r>
            <w:r>
              <w:t xml:space="preserve"> </w:t>
            </w:r>
          </w:p>
        </w:tc>
        <w:tc>
          <w:tcPr>
            <w:tcW w:w="2929" w:type="dxa"/>
          </w:tcPr>
          <w:p w:rsidR="009D4619" w:rsidRPr="008334AF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155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Медведева Надежда 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07.10.1967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Меренова Екатерина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26.03.1958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 xml:space="preserve">Моргунова </w:t>
            </w:r>
            <w:r>
              <w:t xml:space="preserve">Галлия </w:t>
            </w:r>
            <w:r w:rsidRPr="008334AF">
              <w:t>Фазыльяновна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27.03.1962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Мосина Нина</w:t>
            </w:r>
            <w:r>
              <w:t xml:space="preserve"> </w:t>
            </w:r>
            <w:r w:rsidRPr="008334AF">
              <w:t>Григорьевна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07.08.1958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159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Назыбина Татьяна Петровна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18.03.1963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Наумова Оксана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03.02.1969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Неупокоева Галина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30.12.1965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162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Новикова Нина Митрофановна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09.06.1972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Огнерубова Наталья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10.02.1974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trHeight w:val="150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Орлова Ольга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05.10.1968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165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Пайда Ольга Алексеевна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29.07.1968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Плотникова Татьяна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23.12.1956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Попкова Любовь</w:t>
            </w:r>
            <w:r>
              <w:t xml:space="preserve"> </w:t>
            </w:r>
            <w:r w:rsidRPr="008334AF">
              <w:t>Георгиевна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14.01.1969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168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Пригородова Надежда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01.09.1959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169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Примакова Ольга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10.04.1965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Раздобарина Юлия Валентиновна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07.12.1972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Саввина Наталья</w:t>
            </w:r>
            <w:r>
              <w:t xml:space="preserve"> </w:t>
            </w:r>
            <w:r w:rsidRPr="008334AF">
              <w:t>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18.01.1966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172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Саратова Вера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21.09.1959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Селезнева Елена Митрофановна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25.11.1960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174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Семенова Валентина Васильевна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21.08.1961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175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Сенцова Ольга</w:t>
            </w:r>
            <w:r>
              <w:t xml:space="preserve"> </w:t>
            </w:r>
            <w:r w:rsidRPr="008334AF">
              <w:t>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07.09.1969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Серикова Антонина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08.01.1962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177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Симонова Елена</w:t>
            </w:r>
            <w:r>
              <w:t xml:space="preserve"> </w:t>
            </w:r>
            <w:r w:rsidRPr="00B25971">
              <w:t>Викторовна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r w:rsidRPr="00B25971">
              <w:t>24.11.1974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Сохнышева Валентина</w:t>
            </w:r>
            <w:r>
              <w:t xml:space="preserve"> </w:t>
            </w:r>
            <w:r w:rsidRPr="008334AF">
              <w:t>Митрофановна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22.01.1968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179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Столярова Виктория</w:t>
            </w:r>
            <w:r>
              <w:t xml:space="preserve"> </w:t>
            </w:r>
            <w:r w:rsidRPr="008334AF">
              <w:t>Станиславовна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09.11.1970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Строгонова Марина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30.08.1966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1118E3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181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Сухарева Татьяна Викторовна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08.08.1970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Тенькова Татьяна Александровна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23.05.1965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Тимашова Людмила</w:t>
            </w:r>
            <w:r>
              <w:t xml:space="preserve"> </w:t>
            </w:r>
            <w:r w:rsidRPr="008334AF">
              <w:t>Тихоновна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28.03.1967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Титарева Раиса</w:t>
            </w:r>
            <w:r>
              <w:t xml:space="preserve"> </w:t>
            </w:r>
            <w:r w:rsidRPr="008334AF">
              <w:t>Михайловна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06.08.1958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7055DA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185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Титова Галина Николаевна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22.05.1968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Томашевичюс Любовь</w:t>
            </w:r>
            <w:r>
              <w:t xml:space="preserve"> </w:t>
            </w:r>
            <w:r w:rsidRPr="008334AF">
              <w:t>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27.01.1957</w:t>
            </w:r>
          </w:p>
        </w:tc>
        <w:tc>
          <w:tcPr>
            <w:tcW w:w="2929" w:type="dxa"/>
          </w:tcPr>
          <w:p w:rsidR="009D4619" w:rsidRPr="008334AF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Трофимова Людмила 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18.05.1959</w:t>
            </w:r>
          </w:p>
        </w:tc>
        <w:tc>
          <w:tcPr>
            <w:tcW w:w="2929" w:type="dxa"/>
          </w:tcPr>
          <w:p w:rsidR="009D4619" w:rsidRPr="008334AF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Уварова Анна Федоровна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06.08.1964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189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Ухина Светлана 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08.06.1961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190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Харина Надежда</w:t>
            </w:r>
            <w:r>
              <w:t xml:space="preserve"> </w:t>
            </w:r>
            <w:r w:rsidRPr="008334AF">
              <w:t>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03.09.1963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191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Шевелева Лариса Викторовна</w:t>
            </w:r>
          </w:p>
        </w:tc>
        <w:tc>
          <w:tcPr>
            <w:tcW w:w="1396" w:type="dxa"/>
            <w:vAlign w:val="center"/>
          </w:tcPr>
          <w:p w:rsidR="009D4619" w:rsidRDefault="009D4619" w:rsidP="00E51886">
            <w:r>
              <w:t>30.07.1972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Шевченко Татьяна</w:t>
            </w:r>
            <w:r>
              <w:t xml:space="preserve"> </w:t>
            </w:r>
            <w:r w:rsidRPr="008334AF">
              <w:t>Николаевна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11.06.1972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193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Шелдышова Вера Климентьевна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28.05.1969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194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Шмыглева Нина 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28.09.1970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195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Шмыкова Людмила 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05.05.1967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3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196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Шубина Надежда</w:t>
            </w:r>
            <w:r>
              <w:t xml:space="preserve"> </w:t>
            </w:r>
            <w:r w:rsidRPr="008334AF">
              <w:t>Михайловна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24.03.1957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>
              <w:t>Помощник нач.караула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197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Шульгина Ирина</w:t>
            </w:r>
            <w:r>
              <w:t xml:space="preserve"> </w:t>
            </w:r>
            <w:r w:rsidRPr="008334AF">
              <w:t>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05.08.1955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198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Шунулина Любовь 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01.02.1963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199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Шутова Татьяна Васильевна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04.07.1960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35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200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Юркевич Надежда</w:t>
            </w:r>
            <w:r>
              <w:t xml:space="preserve"> </w:t>
            </w:r>
            <w:r w:rsidRPr="00B25971">
              <w:t>Николаевна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r w:rsidRPr="00B25971">
              <w:t>29.05.1975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201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Яурова Надежда</w:t>
            </w:r>
            <w:r>
              <w:t xml:space="preserve"> </w:t>
            </w:r>
            <w:r w:rsidRPr="008334AF">
              <w:t>Ивановна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02.09.1971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202</w:t>
            </w:r>
          </w:p>
        </w:tc>
        <w:tc>
          <w:tcPr>
            <w:tcW w:w="5066" w:type="dxa"/>
            <w:vAlign w:val="center"/>
          </w:tcPr>
          <w:p w:rsidR="009D4619" w:rsidRPr="008334AF" w:rsidRDefault="009D4619" w:rsidP="00E51886">
            <w:r w:rsidRPr="008334AF">
              <w:t>Яценко Елена</w:t>
            </w:r>
            <w:r>
              <w:t xml:space="preserve"> </w:t>
            </w:r>
            <w:r w:rsidRPr="008334AF">
              <w:t>Владимировна</w:t>
            </w:r>
          </w:p>
        </w:tc>
        <w:tc>
          <w:tcPr>
            <w:tcW w:w="1396" w:type="dxa"/>
            <w:vAlign w:val="center"/>
          </w:tcPr>
          <w:p w:rsidR="009D4619" w:rsidRPr="008334AF" w:rsidRDefault="009D4619" w:rsidP="00E51886">
            <w:r w:rsidRPr="008334AF">
              <w:t>30.10.1968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203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Беляева Антонина Анатольевна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14.07.1977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26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204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Бунина Ольга Валентиновна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09.04.1977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205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Величко Юлия Юрьевна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28.01.1984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206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Евдокимова Ольга Алексеевна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05.06.1981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207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rPr>
                <w:color w:val="000000"/>
              </w:rPr>
              <w:t>Карасева Светлана Юрьевна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rPr>
                <w:color w:val="000000"/>
              </w:rPr>
              <w:t>15.10.1980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208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pPr>
              <w:rPr>
                <w:color w:val="000000"/>
              </w:rPr>
            </w:pPr>
            <w:r w:rsidRPr="00B25971">
              <w:t>Каширина Оксана Ивановна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  <w:rPr>
                <w:color w:val="000000"/>
              </w:rPr>
            </w:pPr>
            <w:r w:rsidRPr="00B25971">
              <w:t>31.10.1978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209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Козлова Галина Александровна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22.05.1982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210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Колеснёва Ирина Николаевна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23.04.1986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211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Колосова Наталья Владимировна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03.07.1976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212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Коростелева Татьяна Игоревна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18.08.1982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213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Кучина Наталья Ивановна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26.10.1981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214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Лихацких Ирина Ивановна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22.09.1983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215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Малкина Ольга Викторовна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31.07.1976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165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216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Морозова Валентина Леонидовна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25.06.1980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217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Паршина Светлана Александровна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03.09.1976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218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Позднякова Нина Анатольевна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07.05.1979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219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Ролдугина Юлия Николаевна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19.07.1982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220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Сергеева Мария</w:t>
            </w:r>
            <w:r>
              <w:t xml:space="preserve"> </w:t>
            </w:r>
            <w:r w:rsidRPr="00B25971">
              <w:t>Алексеевна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05.09.1982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221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Силина Наталья Николаевна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16.08.1978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222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Скворцова Елена</w:t>
            </w:r>
            <w:r>
              <w:t xml:space="preserve"> </w:t>
            </w:r>
            <w:r w:rsidRPr="00B25971">
              <w:t>Егоровна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22.06.1977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223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Столповская Наталья Анатольевна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08.02.1977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224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Терехова Марина Юрьевна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19.07.1987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225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Федосова Юлия Юрьевна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12.02.1976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trHeight w:val="96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226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Фомина Инна Станиславовна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24.05.1990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227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 w:rsidRPr="00B25971">
              <w:t>Чеботарева Наталья Семеновна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 w:rsidRPr="00B25971">
              <w:t>17.10.1986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Pr="00584F24" w:rsidRDefault="009D4619" w:rsidP="008330E6">
            <w:pPr>
              <w:jc w:val="center"/>
            </w:pPr>
            <w:r>
              <w:t>228</w:t>
            </w:r>
          </w:p>
        </w:tc>
        <w:tc>
          <w:tcPr>
            <w:tcW w:w="5066" w:type="dxa"/>
            <w:vAlign w:val="center"/>
          </w:tcPr>
          <w:p w:rsidR="009D4619" w:rsidRPr="00B25971" w:rsidRDefault="009D4619" w:rsidP="00E51886">
            <w:r>
              <w:t>Шубина Татьяна Семеновна</w:t>
            </w:r>
          </w:p>
        </w:tc>
        <w:tc>
          <w:tcPr>
            <w:tcW w:w="1396" w:type="dxa"/>
            <w:vAlign w:val="center"/>
          </w:tcPr>
          <w:p w:rsidR="009D4619" w:rsidRPr="00B25971" w:rsidRDefault="009D4619" w:rsidP="00E51886">
            <w:pPr>
              <w:jc w:val="center"/>
            </w:pPr>
            <w:r>
              <w:t>22.01.1978</w:t>
            </w:r>
          </w:p>
        </w:tc>
        <w:tc>
          <w:tcPr>
            <w:tcW w:w="2929" w:type="dxa"/>
          </w:tcPr>
          <w:p w:rsidR="009D4619" w:rsidRDefault="009D4619" w:rsidP="00E51886">
            <w:pPr>
              <w:jc w:val="center"/>
            </w:pPr>
            <w:r w:rsidRPr="00646C48">
              <w:t>Охранник</w:t>
            </w:r>
          </w:p>
        </w:tc>
      </w:tr>
      <w:tr w:rsidR="009D4619" w:rsidTr="00D83707">
        <w:trPr>
          <w:gridBefore w:val="1"/>
          <w:jc w:val="center"/>
        </w:trPr>
        <w:tc>
          <w:tcPr>
            <w:tcW w:w="746" w:type="dxa"/>
          </w:tcPr>
          <w:p w:rsidR="009D4619" w:rsidRDefault="009D4619" w:rsidP="008330E6">
            <w:pPr>
              <w:jc w:val="center"/>
            </w:pPr>
            <w:r>
              <w:t>229</w:t>
            </w:r>
          </w:p>
        </w:tc>
        <w:tc>
          <w:tcPr>
            <w:tcW w:w="5066" w:type="dxa"/>
            <w:vAlign w:val="center"/>
          </w:tcPr>
          <w:p w:rsidR="009D4619" w:rsidRDefault="009D4619" w:rsidP="00E51886">
            <w:r>
              <w:t>Дмитриева Раиса Андреевна</w:t>
            </w:r>
          </w:p>
        </w:tc>
        <w:tc>
          <w:tcPr>
            <w:tcW w:w="1396" w:type="dxa"/>
            <w:vAlign w:val="center"/>
          </w:tcPr>
          <w:p w:rsidR="009D4619" w:rsidRDefault="009D4619" w:rsidP="00533CF8">
            <w:r w:rsidRPr="008334AF">
              <w:t>27.01.1962</w:t>
            </w:r>
          </w:p>
        </w:tc>
        <w:tc>
          <w:tcPr>
            <w:tcW w:w="2929" w:type="dxa"/>
          </w:tcPr>
          <w:p w:rsidR="009D4619" w:rsidRDefault="009D4619" w:rsidP="00533CF8">
            <w:pPr>
              <w:jc w:val="center"/>
            </w:pPr>
            <w:r w:rsidRPr="00646C48">
              <w:t>Охранник</w:t>
            </w:r>
          </w:p>
        </w:tc>
      </w:tr>
    </w:tbl>
    <w:p w:rsidR="009D4619" w:rsidRDefault="009D4619" w:rsidP="0079152D"/>
    <w:p w:rsidR="009D4619" w:rsidRDefault="009D4619" w:rsidP="0079152D"/>
    <w:p w:rsidR="009D4619" w:rsidRDefault="009D4619" w:rsidP="0079152D">
      <w:r>
        <w:t>Общее количество работников – 229  человек, из них:</w:t>
      </w:r>
      <w:bookmarkStart w:id="0" w:name="_GoBack"/>
      <w:bookmarkEnd w:id="0"/>
    </w:p>
    <w:p w:rsidR="009D4619" w:rsidRDefault="009D4619" w:rsidP="0079152D"/>
    <w:p w:rsidR="009D4619" w:rsidRDefault="009D4619" w:rsidP="0079152D">
      <w:r>
        <w:t>От Заказчика:                                                                                               От Исполнителя:</w:t>
      </w:r>
    </w:p>
    <w:p w:rsidR="009D4619" w:rsidRDefault="009D4619" w:rsidP="0079152D">
      <w:r>
        <w:t>Директор филиала № 1</w:t>
      </w:r>
    </w:p>
    <w:p w:rsidR="009D4619" w:rsidRDefault="009D4619" w:rsidP="0079152D">
      <w:r>
        <w:t>ФГУП «Атом-охрана»</w:t>
      </w:r>
    </w:p>
    <w:p w:rsidR="009D4619" w:rsidRDefault="009D4619" w:rsidP="0079152D">
      <w:r>
        <w:t xml:space="preserve">_________________ А.Н. Артамонов                                                        _________________ </w:t>
      </w:r>
    </w:p>
    <w:p w:rsidR="009D4619" w:rsidRDefault="009D4619" w:rsidP="0079152D">
      <w:r>
        <w:t>«___»______________ 2015 г.                                                                   «___»______________ 2015 г.</w:t>
      </w:r>
    </w:p>
    <w:p w:rsidR="009D4619" w:rsidRDefault="009D4619" w:rsidP="0079152D"/>
    <w:p w:rsidR="009D4619" w:rsidRDefault="009D4619" w:rsidP="0079152D">
      <w:pPr>
        <w:ind w:left="11328"/>
        <w:rPr>
          <w:sz w:val="18"/>
          <w:szCs w:val="18"/>
        </w:rPr>
      </w:pPr>
    </w:p>
    <w:p w:rsidR="009D4619" w:rsidRPr="00EC4946" w:rsidRDefault="009D4619" w:rsidP="0079152D">
      <w:pPr>
        <w:sectPr w:rsidR="009D4619" w:rsidRPr="00EC4946" w:rsidSect="00EA1E06">
          <w:pgSz w:w="11906" w:h="16838"/>
          <w:pgMar w:top="851" w:right="0" w:bottom="1134" w:left="425" w:header="709" w:footer="709" w:gutter="0"/>
          <w:cols w:space="708"/>
          <w:docGrid w:linePitch="360"/>
        </w:sectPr>
      </w:pPr>
    </w:p>
    <w:p w:rsidR="009D4619" w:rsidRPr="00A06483" w:rsidRDefault="009D4619" w:rsidP="0079152D">
      <w:pPr>
        <w:ind w:left="4956" w:firstLine="708"/>
        <w:rPr>
          <w:sz w:val="16"/>
          <w:szCs w:val="16"/>
        </w:rPr>
      </w:pPr>
      <w:r w:rsidRPr="00A06483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2</w:t>
      </w:r>
    </w:p>
    <w:p w:rsidR="009D4619" w:rsidRDefault="009D4619" w:rsidP="0079152D">
      <w:pPr>
        <w:rPr>
          <w:sz w:val="16"/>
          <w:szCs w:val="16"/>
        </w:rPr>
      </w:pP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  <w:t>к договору на проведение медицинских осмотров</w:t>
      </w:r>
    </w:p>
    <w:p w:rsidR="009D4619" w:rsidRPr="00905D62" w:rsidRDefault="009D4619" w:rsidP="0079152D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№ _____________ от «___» ____________ 2015 г.</w:t>
      </w:r>
    </w:p>
    <w:p w:rsidR="009D4619" w:rsidRDefault="009D4619" w:rsidP="0079152D"/>
    <w:p w:rsidR="009D4619" w:rsidRDefault="009D4619" w:rsidP="0079152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 стоимости услуг по проведению периодического медицинского осмотра персонала отдельного отряда №3 филиала №1 ФГУП «Атом-охрана»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4691"/>
        <w:gridCol w:w="1559"/>
        <w:gridCol w:w="1275"/>
        <w:gridCol w:w="1560"/>
      </w:tblGrid>
      <w:tr w:rsidR="009D4619" w:rsidTr="00EA1E06">
        <w:tc>
          <w:tcPr>
            <w:tcW w:w="804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691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специалистов </w:t>
            </w:r>
          </w:p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исследований, вид услуги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услуг для 1 чел. без НДС руб. коп.</w:t>
            </w:r>
          </w:p>
        </w:tc>
        <w:tc>
          <w:tcPr>
            <w:tcW w:w="1275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обслужи-ваемого персонала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услуг без НДС руб. коп.</w:t>
            </w:r>
          </w:p>
        </w:tc>
      </w:tr>
      <w:tr w:rsidR="009D4619" w:rsidTr="00EA1E06">
        <w:tc>
          <w:tcPr>
            <w:tcW w:w="804" w:type="dxa"/>
            <w:vAlign w:val="center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691" w:type="dxa"/>
            <w:vAlign w:val="bottom"/>
          </w:tcPr>
          <w:p w:rsidR="009D4619" w:rsidRPr="00082DA2" w:rsidRDefault="009D4619" w:rsidP="00285004">
            <w:pPr>
              <w:tabs>
                <w:tab w:val="left" w:pos="4410"/>
              </w:tabs>
              <w:jc w:val="both"/>
            </w:pPr>
            <w:r w:rsidRPr="00082DA2">
              <w:t>Осмотр терапевта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D4619" w:rsidRDefault="009D4619" w:rsidP="00285004">
            <w:pPr>
              <w:rPr>
                <w:color w:val="000000"/>
              </w:rPr>
            </w:pPr>
          </w:p>
        </w:tc>
        <w:tc>
          <w:tcPr>
            <w:tcW w:w="1275" w:type="dxa"/>
          </w:tcPr>
          <w:p w:rsidR="009D4619" w:rsidRDefault="009D4619" w:rsidP="003F6B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</w:p>
        </w:tc>
      </w:tr>
      <w:tr w:rsidR="009D4619" w:rsidTr="00EA1E06">
        <w:tc>
          <w:tcPr>
            <w:tcW w:w="804" w:type="dxa"/>
            <w:vAlign w:val="center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691" w:type="dxa"/>
            <w:vAlign w:val="bottom"/>
          </w:tcPr>
          <w:p w:rsidR="009D4619" w:rsidRPr="00082DA2" w:rsidRDefault="009D4619" w:rsidP="00285004">
            <w:pPr>
              <w:tabs>
                <w:tab w:val="left" w:pos="4410"/>
              </w:tabs>
              <w:jc w:val="both"/>
            </w:pPr>
            <w:r w:rsidRPr="00082DA2">
              <w:t>Осмотр психиатра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D4619" w:rsidRDefault="009D4619" w:rsidP="00285004">
            <w:pPr>
              <w:rPr>
                <w:color w:val="000000"/>
              </w:rPr>
            </w:pPr>
          </w:p>
        </w:tc>
        <w:tc>
          <w:tcPr>
            <w:tcW w:w="1275" w:type="dxa"/>
          </w:tcPr>
          <w:p w:rsidR="009D4619" w:rsidRDefault="009D4619" w:rsidP="00DA70FD">
            <w:pPr>
              <w:jc w:val="center"/>
            </w:pPr>
            <w:r w:rsidRPr="00224C35">
              <w:rPr>
                <w:color w:val="000000"/>
              </w:rPr>
              <w:t>229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</w:p>
        </w:tc>
      </w:tr>
      <w:tr w:rsidR="009D4619" w:rsidTr="00EA1E06">
        <w:tc>
          <w:tcPr>
            <w:tcW w:w="804" w:type="dxa"/>
            <w:vAlign w:val="center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91" w:type="dxa"/>
            <w:vAlign w:val="bottom"/>
          </w:tcPr>
          <w:p w:rsidR="009D4619" w:rsidRPr="00082DA2" w:rsidRDefault="009D4619" w:rsidP="00285004">
            <w:pPr>
              <w:tabs>
                <w:tab w:val="left" w:pos="4410"/>
              </w:tabs>
              <w:jc w:val="both"/>
            </w:pPr>
            <w:r w:rsidRPr="00082DA2">
              <w:t>Осмотр психиатра-нарколога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D4619" w:rsidRDefault="009D4619" w:rsidP="00285004">
            <w:pPr>
              <w:rPr>
                <w:color w:val="000000"/>
              </w:rPr>
            </w:pPr>
          </w:p>
        </w:tc>
        <w:tc>
          <w:tcPr>
            <w:tcW w:w="1275" w:type="dxa"/>
          </w:tcPr>
          <w:p w:rsidR="009D4619" w:rsidRDefault="009D4619" w:rsidP="00DA70FD">
            <w:pPr>
              <w:jc w:val="center"/>
            </w:pPr>
            <w:r w:rsidRPr="00224C35">
              <w:rPr>
                <w:color w:val="000000"/>
              </w:rPr>
              <w:t>229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</w:p>
        </w:tc>
      </w:tr>
      <w:tr w:rsidR="009D4619" w:rsidTr="00EA1E06">
        <w:tc>
          <w:tcPr>
            <w:tcW w:w="804" w:type="dxa"/>
            <w:tcBorders>
              <w:right w:val="single" w:sz="4" w:space="0" w:color="auto"/>
            </w:tcBorders>
            <w:vAlign w:val="center"/>
          </w:tcPr>
          <w:p w:rsidR="009D4619" w:rsidRDefault="009D4619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91" w:type="dxa"/>
            <w:tcBorders>
              <w:left w:val="single" w:sz="4" w:space="0" w:color="auto"/>
            </w:tcBorders>
            <w:vAlign w:val="bottom"/>
          </w:tcPr>
          <w:p w:rsidR="009D4619" w:rsidRPr="00082DA2" w:rsidRDefault="009D4619" w:rsidP="00EA1E06">
            <w:pPr>
              <w:tabs>
                <w:tab w:val="left" w:pos="4410"/>
              </w:tabs>
              <w:jc w:val="both"/>
            </w:pPr>
            <w:r w:rsidRPr="00082DA2">
              <w:t xml:space="preserve">Офтальмолог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D4619" w:rsidRDefault="009D4619" w:rsidP="00285004">
            <w:pPr>
              <w:rPr>
                <w:color w:val="000000"/>
              </w:rPr>
            </w:pPr>
          </w:p>
        </w:tc>
        <w:tc>
          <w:tcPr>
            <w:tcW w:w="1275" w:type="dxa"/>
          </w:tcPr>
          <w:p w:rsidR="009D4619" w:rsidRDefault="009D4619" w:rsidP="00DA70FD">
            <w:pPr>
              <w:jc w:val="center"/>
            </w:pPr>
            <w:r w:rsidRPr="00224C35">
              <w:rPr>
                <w:color w:val="000000"/>
              </w:rPr>
              <w:t>229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</w:p>
        </w:tc>
      </w:tr>
      <w:tr w:rsidR="009D4619" w:rsidTr="00EA1E06">
        <w:tc>
          <w:tcPr>
            <w:tcW w:w="8329" w:type="dxa"/>
            <w:gridSpan w:val="4"/>
          </w:tcPr>
          <w:p w:rsidR="009D4619" w:rsidRDefault="009D4619" w:rsidP="00082D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560" w:type="dxa"/>
          </w:tcPr>
          <w:p w:rsidR="009D4619" w:rsidRDefault="009D4619" w:rsidP="00285004">
            <w:pPr>
              <w:jc w:val="center"/>
              <w:rPr>
                <w:color w:val="000000"/>
              </w:rPr>
            </w:pPr>
          </w:p>
        </w:tc>
      </w:tr>
    </w:tbl>
    <w:p w:rsidR="009D4619" w:rsidRDefault="009D4619" w:rsidP="0079152D">
      <w:pPr>
        <w:jc w:val="both"/>
      </w:pPr>
    </w:p>
    <w:p w:rsidR="009D4619" w:rsidRDefault="009D4619" w:rsidP="0079152D">
      <w:pPr>
        <w:tabs>
          <w:tab w:val="left" w:pos="506"/>
        </w:tabs>
      </w:pPr>
      <w: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  <w:t>От Исполнителя:</w:t>
      </w:r>
    </w:p>
    <w:p w:rsidR="009D4619" w:rsidRDefault="009D4619" w:rsidP="0079152D">
      <w:pPr>
        <w:tabs>
          <w:tab w:val="left" w:pos="506"/>
        </w:tabs>
      </w:pPr>
      <w:r>
        <w:t>Директор филиала № 1</w:t>
      </w:r>
    </w:p>
    <w:p w:rsidR="009D4619" w:rsidRDefault="009D4619" w:rsidP="0079152D">
      <w:pPr>
        <w:tabs>
          <w:tab w:val="left" w:pos="506"/>
        </w:tabs>
      </w:pPr>
      <w:r>
        <w:t>ФГУП «Атом-охрана»</w:t>
      </w:r>
    </w:p>
    <w:p w:rsidR="009D4619" w:rsidRDefault="009D4619" w:rsidP="0079152D">
      <w:pPr>
        <w:tabs>
          <w:tab w:val="left" w:pos="506"/>
        </w:tabs>
      </w:pPr>
      <w:r>
        <w:t>_______________ А.Н. Артамонов</w:t>
      </w:r>
      <w:r>
        <w:tab/>
      </w:r>
      <w:r>
        <w:tab/>
      </w:r>
      <w:r>
        <w:tab/>
      </w:r>
      <w:r>
        <w:tab/>
        <w:t>______________   ____________</w:t>
      </w:r>
    </w:p>
    <w:p w:rsidR="009D4619" w:rsidRPr="009D3810" w:rsidRDefault="009D4619" w:rsidP="0079152D">
      <w:pPr>
        <w:tabs>
          <w:tab w:val="left" w:pos="506"/>
        </w:tabs>
        <w:sectPr w:rsidR="009D4619" w:rsidRPr="009D3810" w:rsidSect="00285004">
          <w:pgSz w:w="11906" w:h="16838"/>
          <w:pgMar w:top="1134" w:right="424" w:bottom="1134" w:left="1418" w:header="708" w:footer="708" w:gutter="0"/>
          <w:cols w:space="708"/>
          <w:docGrid w:linePitch="360"/>
        </w:sectPr>
      </w:pPr>
      <w:r>
        <w:t>«___» ___________ 2015 г.</w:t>
      </w:r>
      <w:r>
        <w:tab/>
      </w:r>
      <w:r>
        <w:tab/>
      </w:r>
      <w:r>
        <w:tab/>
      </w:r>
      <w:r>
        <w:tab/>
      </w:r>
      <w:r>
        <w:tab/>
        <w:t>«___» ___________ 2015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D4619" w:rsidRDefault="009D4619" w:rsidP="0079152D">
      <w:pPr>
        <w:rPr>
          <w:b/>
          <w:bCs/>
          <w:kern w:val="2"/>
          <w:lang w:eastAsia="ar-SA"/>
        </w:rPr>
      </w:pPr>
    </w:p>
    <w:p w:rsidR="009D4619" w:rsidRPr="00A06483" w:rsidRDefault="009D4619" w:rsidP="0079152D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A06483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3</w:t>
      </w:r>
    </w:p>
    <w:p w:rsidR="009D4619" w:rsidRDefault="009D4619" w:rsidP="0079152D">
      <w:pPr>
        <w:jc w:val="right"/>
        <w:rPr>
          <w:sz w:val="16"/>
          <w:szCs w:val="16"/>
        </w:rPr>
      </w:pP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</w:r>
      <w:r w:rsidRPr="00A06483">
        <w:rPr>
          <w:sz w:val="16"/>
          <w:szCs w:val="16"/>
        </w:rPr>
        <w:tab/>
        <w:t>к договору на проведение медицинских осмотров</w:t>
      </w:r>
    </w:p>
    <w:p w:rsidR="009D4619" w:rsidRDefault="009D4619" w:rsidP="0079152D">
      <w:pPr>
        <w:jc w:val="righ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№ _____________ от «___» ____________ 2015 г.</w:t>
      </w:r>
    </w:p>
    <w:p w:rsidR="009D4619" w:rsidRPr="00CE6BEF" w:rsidRDefault="009D4619" w:rsidP="0079152D">
      <w:pPr>
        <w:jc w:val="right"/>
        <w:rPr>
          <w:sz w:val="16"/>
          <w:szCs w:val="16"/>
        </w:rPr>
      </w:pPr>
    </w:p>
    <w:p w:rsidR="009D4619" w:rsidRDefault="009D4619" w:rsidP="0079152D">
      <w:pPr>
        <w:rPr>
          <w:sz w:val="16"/>
          <w:szCs w:val="16"/>
        </w:rPr>
      </w:pPr>
    </w:p>
    <w:p w:rsidR="009D4619" w:rsidRDefault="009D4619" w:rsidP="0079152D">
      <w:pPr>
        <w:tabs>
          <w:tab w:val="left" w:pos="2330"/>
        </w:tabs>
        <w:jc w:val="center"/>
      </w:pPr>
      <w:r>
        <w:t>Календарный план проведения периодического медицинского осмотра</w:t>
      </w:r>
      <w:r w:rsidRPr="00CE6BEF">
        <w:t xml:space="preserve"> работник</w:t>
      </w:r>
      <w:r>
        <w:t>ов</w:t>
      </w:r>
      <w:r w:rsidRPr="00CE6BEF">
        <w:t xml:space="preserve"> отдельного отряда № </w:t>
      </w:r>
      <w:r>
        <w:t>3</w:t>
      </w:r>
      <w:r w:rsidRPr="00CE6BEF">
        <w:t xml:space="preserve"> филиала № 1 ФГУП "Атом-охрана" в 2015 году</w:t>
      </w:r>
    </w:p>
    <w:p w:rsidR="009D4619" w:rsidRPr="007D527A" w:rsidRDefault="009D4619" w:rsidP="0079152D">
      <w:pPr>
        <w:tabs>
          <w:tab w:val="left" w:pos="908"/>
        </w:tabs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4225"/>
        <w:gridCol w:w="1903"/>
        <w:gridCol w:w="1925"/>
      </w:tblGrid>
      <w:tr w:rsidR="009D4619" w:rsidRPr="00254660" w:rsidTr="00285004">
        <w:tc>
          <w:tcPr>
            <w:tcW w:w="709" w:type="dxa"/>
          </w:tcPr>
          <w:p w:rsidR="009D4619" w:rsidRPr="00254660" w:rsidRDefault="009D4619" w:rsidP="00285004">
            <w:pPr>
              <w:tabs>
                <w:tab w:val="left" w:pos="908"/>
              </w:tabs>
              <w:jc w:val="center"/>
            </w:pPr>
            <w:r w:rsidRPr="00254660">
              <w:t>№ п/п</w:t>
            </w:r>
          </w:p>
        </w:tc>
        <w:tc>
          <w:tcPr>
            <w:tcW w:w="4225" w:type="dxa"/>
          </w:tcPr>
          <w:p w:rsidR="009D4619" w:rsidRPr="00254660" w:rsidRDefault="009D4619" w:rsidP="00285004">
            <w:pPr>
              <w:tabs>
                <w:tab w:val="left" w:pos="908"/>
              </w:tabs>
              <w:jc w:val="center"/>
            </w:pPr>
            <w:r w:rsidRPr="00254660">
              <w:t>Дата проведения периодического медицинского осмотра</w:t>
            </w:r>
          </w:p>
        </w:tc>
        <w:tc>
          <w:tcPr>
            <w:tcW w:w="3828" w:type="dxa"/>
            <w:gridSpan w:val="2"/>
            <w:vAlign w:val="center"/>
          </w:tcPr>
          <w:p w:rsidR="009D4619" w:rsidRPr="00254660" w:rsidRDefault="009D4619" w:rsidP="00285004">
            <w:pPr>
              <w:tabs>
                <w:tab w:val="left" w:pos="908"/>
              </w:tabs>
              <w:jc w:val="center"/>
            </w:pPr>
            <w:r w:rsidRPr="00254660">
              <w:t>Время</w:t>
            </w:r>
          </w:p>
        </w:tc>
      </w:tr>
      <w:tr w:rsidR="009D4619" w:rsidRPr="00254660" w:rsidTr="00285004">
        <w:tc>
          <w:tcPr>
            <w:tcW w:w="709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  <w:r w:rsidRPr="00254660">
              <w:t>1.</w:t>
            </w:r>
          </w:p>
        </w:tc>
        <w:tc>
          <w:tcPr>
            <w:tcW w:w="42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03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</w:tr>
      <w:tr w:rsidR="009D4619" w:rsidRPr="00254660" w:rsidTr="00285004">
        <w:tc>
          <w:tcPr>
            <w:tcW w:w="709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  <w:r w:rsidRPr="00254660">
              <w:t>2.</w:t>
            </w:r>
          </w:p>
        </w:tc>
        <w:tc>
          <w:tcPr>
            <w:tcW w:w="42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03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</w:tr>
      <w:tr w:rsidR="009D4619" w:rsidRPr="00254660" w:rsidTr="00285004">
        <w:tc>
          <w:tcPr>
            <w:tcW w:w="709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  <w:r w:rsidRPr="00254660">
              <w:t>3.</w:t>
            </w:r>
          </w:p>
        </w:tc>
        <w:tc>
          <w:tcPr>
            <w:tcW w:w="42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03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</w:tr>
      <w:tr w:rsidR="009D4619" w:rsidRPr="00254660" w:rsidTr="00285004">
        <w:tc>
          <w:tcPr>
            <w:tcW w:w="709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  <w:r w:rsidRPr="00254660">
              <w:t>4.</w:t>
            </w:r>
          </w:p>
        </w:tc>
        <w:tc>
          <w:tcPr>
            <w:tcW w:w="42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03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  <w:tc>
          <w:tcPr>
            <w:tcW w:w="1925" w:type="dxa"/>
          </w:tcPr>
          <w:p w:rsidR="009D4619" w:rsidRPr="00254660" w:rsidRDefault="009D4619" w:rsidP="00285004">
            <w:pPr>
              <w:tabs>
                <w:tab w:val="left" w:pos="908"/>
              </w:tabs>
            </w:pPr>
          </w:p>
        </w:tc>
      </w:tr>
    </w:tbl>
    <w:p w:rsidR="009D4619" w:rsidRDefault="009D4619" w:rsidP="0079152D">
      <w:pPr>
        <w:tabs>
          <w:tab w:val="left" w:pos="908"/>
        </w:tabs>
      </w:pPr>
    </w:p>
    <w:p w:rsidR="009D4619" w:rsidRDefault="009D4619" w:rsidP="0079152D">
      <w:pPr>
        <w:tabs>
          <w:tab w:val="left" w:pos="908"/>
        </w:tabs>
      </w:pPr>
    </w:p>
    <w:p w:rsidR="009D4619" w:rsidRDefault="009D4619" w:rsidP="0079152D">
      <w:pPr>
        <w:tabs>
          <w:tab w:val="left" w:pos="908"/>
        </w:tabs>
      </w:pPr>
    </w:p>
    <w:p w:rsidR="009D4619" w:rsidRPr="00A1317B" w:rsidRDefault="009D4619" w:rsidP="0079152D">
      <w:pPr>
        <w:tabs>
          <w:tab w:val="left" w:pos="908"/>
        </w:tabs>
        <w:rPr>
          <w:u w:val="single"/>
        </w:rPr>
      </w:pPr>
      <w:r w:rsidRPr="00A1317B">
        <w:rPr>
          <w:u w:val="single"/>
        </w:rPr>
        <w:t>ФОРМА СОГЛАСОВАНА:</w:t>
      </w:r>
    </w:p>
    <w:p w:rsidR="009D4619" w:rsidRDefault="009D4619" w:rsidP="0079152D">
      <w:pPr>
        <w:tabs>
          <w:tab w:val="left" w:pos="506"/>
        </w:tabs>
      </w:pPr>
      <w: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  <w:t>От Исполнителя:</w:t>
      </w:r>
    </w:p>
    <w:p w:rsidR="009D4619" w:rsidRDefault="009D4619" w:rsidP="0079152D">
      <w:pPr>
        <w:tabs>
          <w:tab w:val="left" w:pos="506"/>
        </w:tabs>
      </w:pPr>
      <w:r>
        <w:t>Директор филиала № 1</w:t>
      </w:r>
    </w:p>
    <w:p w:rsidR="009D4619" w:rsidRDefault="009D4619" w:rsidP="0079152D">
      <w:pPr>
        <w:tabs>
          <w:tab w:val="left" w:pos="506"/>
        </w:tabs>
      </w:pPr>
      <w:r>
        <w:t>ФГУП «Атом-охрана»</w:t>
      </w:r>
    </w:p>
    <w:p w:rsidR="009D4619" w:rsidRDefault="009D4619" w:rsidP="0079152D">
      <w:pPr>
        <w:tabs>
          <w:tab w:val="left" w:pos="506"/>
        </w:tabs>
      </w:pPr>
      <w:r>
        <w:t>_______________ А.Н. Артамонов</w:t>
      </w:r>
      <w:r>
        <w:tab/>
      </w:r>
      <w:r>
        <w:tab/>
      </w:r>
      <w:r>
        <w:tab/>
      </w:r>
      <w:r>
        <w:tab/>
        <w:t>______________   ____________</w:t>
      </w:r>
    </w:p>
    <w:p w:rsidR="009D4619" w:rsidRDefault="009D4619" w:rsidP="0079152D">
      <w:pPr>
        <w:tabs>
          <w:tab w:val="left" w:pos="506"/>
        </w:tabs>
      </w:pPr>
      <w:r>
        <w:t>«___» ___________ 2015 г.</w:t>
      </w:r>
      <w:r>
        <w:tab/>
      </w:r>
      <w:r>
        <w:tab/>
      </w:r>
      <w:r>
        <w:tab/>
      </w:r>
      <w:r>
        <w:tab/>
      </w:r>
      <w:r>
        <w:tab/>
        <w:t>«___» ___________ 2015 г.</w:t>
      </w:r>
    </w:p>
    <w:p w:rsidR="009D4619" w:rsidRPr="00711F93" w:rsidRDefault="009D4619" w:rsidP="0079152D">
      <w:pPr>
        <w:tabs>
          <w:tab w:val="left" w:pos="506"/>
        </w:tabs>
        <w:rPr>
          <w:sz w:val="20"/>
          <w:szCs w:val="20"/>
        </w:rPr>
      </w:pPr>
      <w:r>
        <w:rPr>
          <w:sz w:val="20"/>
          <w:szCs w:val="20"/>
        </w:rPr>
        <w:t>М.П.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11F93">
        <w:rPr>
          <w:sz w:val="20"/>
          <w:szCs w:val="20"/>
        </w:rPr>
        <w:t>М.П.</w:t>
      </w:r>
    </w:p>
    <w:p w:rsidR="009D4619" w:rsidRDefault="009D4619"/>
    <w:sectPr w:rsidR="009D4619" w:rsidSect="00C83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91F"/>
    <w:multiLevelType w:val="multilevel"/>
    <w:tmpl w:val="D7B6F5B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abstractNum w:abstractNumId="1">
    <w:nsid w:val="121A32BD"/>
    <w:multiLevelType w:val="hybridMultilevel"/>
    <w:tmpl w:val="D45C5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A573DE"/>
    <w:multiLevelType w:val="hybridMultilevel"/>
    <w:tmpl w:val="EE4098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2058F2"/>
    <w:multiLevelType w:val="multilevel"/>
    <w:tmpl w:val="EB62AA86"/>
    <w:lvl w:ilvl="0">
      <w:start w:val="3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52E273CF"/>
    <w:multiLevelType w:val="multilevel"/>
    <w:tmpl w:val="1A70ACC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cs="Times New Roman" w:hint="default"/>
      </w:rPr>
    </w:lvl>
  </w:abstractNum>
  <w:abstractNum w:abstractNumId="5">
    <w:nsid w:val="799819EE"/>
    <w:multiLevelType w:val="multilevel"/>
    <w:tmpl w:val="6BFAEE6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52D"/>
    <w:rsid w:val="000158C3"/>
    <w:rsid w:val="000163C9"/>
    <w:rsid w:val="00082DA2"/>
    <w:rsid w:val="000D2F6E"/>
    <w:rsid w:val="001118E3"/>
    <w:rsid w:val="001B2176"/>
    <w:rsid w:val="0020507C"/>
    <w:rsid w:val="00224C35"/>
    <w:rsid w:val="00254660"/>
    <w:rsid w:val="00285004"/>
    <w:rsid w:val="002A1C6B"/>
    <w:rsid w:val="002D3BAD"/>
    <w:rsid w:val="002F25CC"/>
    <w:rsid w:val="00327DF9"/>
    <w:rsid w:val="00336CF5"/>
    <w:rsid w:val="00362C2E"/>
    <w:rsid w:val="00365072"/>
    <w:rsid w:val="00397371"/>
    <w:rsid w:val="003C1695"/>
    <w:rsid w:val="003F6B47"/>
    <w:rsid w:val="00403048"/>
    <w:rsid w:val="004167BC"/>
    <w:rsid w:val="004420C4"/>
    <w:rsid w:val="004F6334"/>
    <w:rsid w:val="00512CEE"/>
    <w:rsid w:val="00524670"/>
    <w:rsid w:val="00533CF8"/>
    <w:rsid w:val="00550350"/>
    <w:rsid w:val="005673B3"/>
    <w:rsid w:val="00584F24"/>
    <w:rsid w:val="005C13B2"/>
    <w:rsid w:val="00613E2F"/>
    <w:rsid w:val="006458A3"/>
    <w:rsid w:val="00646C48"/>
    <w:rsid w:val="0068146F"/>
    <w:rsid w:val="00697FA2"/>
    <w:rsid w:val="006D1D5B"/>
    <w:rsid w:val="007055DA"/>
    <w:rsid w:val="00711F93"/>
    <w:rsid w:val="007226CB"/>
    <w:rsid w:val="00781267"/>
    <w:rsid w:val="0079152D"/>
    <w:rsid w:val="00792A44"/>
    <w:rsid w:val="007D527A"/>
    <w:rsid w:val="00800DA8"/>
    <w:rsid w:val="00813147"/>
    <w:rsid w:val="008330E6"/>
    <w:rsid w:val="008334AF"/>
    <w:rsid w:val="008E35EC"/>
    <w:rsid w:val="00905D62"/>
    <w:rsid w:val="00937214"/>
    <w:rsid w:val="00952A9F"/>
    <w:rsid w:val="00953DD5"/>
    <w:rsid w:val="009D3810"/>
    <w:rsid w:val="009D4619"/>
    <w:rsid w:val="009E5E9C"/>
    <w:rsid w:val="009F6E6A"/>
    <w:rsid w:val="00A018C8"/>
    <w:rsid w:val="00A06483"/>
    <w:rsid w:val="00A07147"/>
    <w:rsid w:val="00A1317B"/>
    <w:rsid w:val="00A16857"/>
    <w:rsid w:val="00AF163E"/>
    <w:rsid w:val="00B15077"/>
    <w:rsid w:val="00B17561"/>
    <w:rsid w:val="00B25971"/>
    <w:rsid w:val="00B32657"/>
    <w:rsid w:val="00B85DE2"/>
    <w:rsid w:val="00BA7D81"/>
    <w:rsid w:val="00C027E9"/>
    <w:rsid w:val="00C37FA2"/>
    <w:rsid w:val="00C805E3"/>
    <w:rsid w:val="00C83D21"/>
    <w:rsid w:val="00CE6BEF"/>
    <w:rsid w:val="00D224FC"/>
    <w:rsid w:val="00D36504"/>
    <w:rsid w:val="00D36D82"/>
    <w:rsid w:val="00D83707"/>
    <w:rsid w:val="00DA70FD"/>
    <w:rsid w:val="00E32961"/>
    <w:rsid w:val="00E46F3F"/>
    <w:rsid w:val="00E51886"/>
    <w:rsid w:val="00EA1E06"/>
    <w:rsid w:val="00EC4946"/>
    <w:rsid w:val="00ED1E15"/>
    <w:rsid w:val="00EE785D"/>
    <w:rsid w:val="00EF5567"/>
    <w:rsid w:val="00F6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2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3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8370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9152D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">
    <w:name w:val="Абзац списка1"/>
    <w:basedOn w:val="Normal"/>
    <w:uiPriority w:val="99"/>
    <w:rsid w:val="007915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79152D"/>
    <w:pPr>
      <w:jc w:val="both"/>
    </w:pPr>
    <w:rPr>
      <w:rFonts w:eastAsia="Calibri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91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D83707"/>
    <w:pPr>
      <w:spacing w:before="100" w:beforeAutospacing="1" w:after="100" w:afterAutospacing="1"/>
    </w:p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D83707"/>
    <w:rPr>
      <w:rFonts w:ascii="Times New Roman" w:hAnsi="Times New Rom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83707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rsid w:val="00D83707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F03DC8"/>
    <w:rPr>
      <w:rFonts w:ascii="Times New Roman" w:eastAsia="Times New Roman" w:hAnsi="Times New Roman"/>
      <w:sz w:val="0"/>
      <w:szCs w:val="0"/>
    </w:rPr>
  </w:style>
  <w:style w:type="paragraph" w:customStyle="1" w:styleId="2">
    <w:name w:val="Знак Знак2 Знак"/>
    <w:basedOn w:val="Normal"/>
    <w:next w:val="Heading2"/>
    <w:autoRedefine/>
    <w:uiPriority w:val="99"/>
    <w:rsid w:val="00E51886"/>
    <w:pPr>
      <w:spacing w:after="160" w:line="240" w:lineRule="exact"/>
    </w:pPr>
    <w:rPr>
      <w:szCs w:val="20"/>
      <w:lang w:val="en-US" w:eastAsia="en-US"/>
    </w:rPr>
  </w:style>
  <w:style w:type="paragraph" w:customStyle="1" w:styleId="21">
    <w:name w:val="Знак Знак2 Знак1"/>
    <w:basedOn w:val="Normal"/>
    <w:next w:val="Heading2"/>
    <w:autoRedefine/>
    <w:uiPriority w:val="99"/>
    <w:rsid w:val="00DA70FD"/>
    <w:pPr>
      <w:spacing w:after="160" w:line="240" w:lineRule="exact"/>
    </w:pPr>
    <w:rPr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12</Pages>
  <Words>4455</Words>
  <Characters>25395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</dc:creator>
  <cp:keywords/>
  <dc:description/>
  <cp:lastModifiedBy>Оксана</cp:lastModifiedBy>
  <cp:revision>10</cp:revision>
  <dcterms:created xsi:type="dcterms:W3CDTF">2015-06-24T06:33:00Z</dcterms:created>
  <dcterms:modified xsi:type="dcterms:W3CDTF">2015-09-25T12:13:00Z</dcterms:modified>
</cp:coreProperties>
</file>