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72" w:type="dxa"/>
        <w:tblInd w:w="-357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3"/>
        <w:gridCol w:w="3343"/>
        <w:gridCol w:w="3343"/>
        <w:gridCol w:w="1586"/>
        <w:gridCol w:w="1133"/>
        <w:gridCol w:w="1134"/>
        <w:gridCol w:w="1134"/>
        <w:gridCol w:w="1534"/>
        <w:gridCol w:w="1726"/>
        <w:gridCol w:w="1123"/>
        <w:gridCol w:w="1417"/>
        <w:gridCol w:w="1843"/>
        <w:gridCol w:w="1123"/>
      </w:tblGrid>
      <w:tr w:rsidR="00DA502A">
        <w:trPr>
          <w:cantSplit/>
          <w:trHeight w:hRule="exact" w:val="454"/>
          <w:tblHeader/>
        </w:trPr>
        <w:tc>
          <w:tcPr>
            <w:tcW w:w="1433" w:type="dxa"/>
            <w:vMerge w:val="restart"/>
          </w:tcPr>
          <w:p w:rsidR="00DA502A" w:rsidRDefault="00DA502A">
            <w:pPr>
              <w:pStyle w:val="a1"/>
              <w:ind w:firstLine="0"/>
            </w:pPr>
            <w:r>
              <w:br/>
            </w:r>
            <w:proofErr w:type="spellStart"/>
            <w:r>
              <w:t>Обозначе</w:t>
            </w:r>
            <w:proofErr w:type="spellEnd"/>
            <w:r>
              <w:t>-</w:t>
            </w:r>
          </w:p>
          <w:p w:rsidR="00DA502A" w:rsidRDefault="00DA502A">
            <w:pPr>
              <w:pStyle w:val="a1"/>
              <w:ind w:firstLine="0"/>
              <w:jc w:val="center"/>
            </w:pPr>
            <w:proofErr w:type="spellStart"/>
            <w:r>
              <w:t>ние</w:t>
            </w:r>
            <w:proofErr w:type="spellEnd"/>
            <w:r>
              <w:br/>
              <w:t>кабеля,</w:t>
            </w:r>
            <w:r>
              <w:br/>
              <w:t>провода</w:t>
            </w:r>
          </w:p>
        </w:tc>
        <w:tc>
          <w:tcPr>
            <w:tcW w:w="6686" w:type="dxa"/>
            <w:gridSpan w:val="2"/>
          </w:tcPr>
          <w:p w:rsidR="00DA502A" w:rsidRDefault="00DA502A">
            <w:pPr>
              <w:pStyle w:val="a1"/>
              <w:ind w:firstLine="0"/>
              <w:jc w:val="center"/>
            </w:pPr>
            <w:r>
              <w:t>Трасса</w:t>
            </w:r>
          </w:p>
        </w:tc>
        <w:tc>
          <w:tcPr>
            <w:tcW w:w="4987" w:type="dxa"/>
            <w:gridSpan w:val="4"/>
          </w:tcPr>
          <w:p w:rsidR="00DA502A" w:rsidRDefault="00DA502A">
            <w:pPr>
              <w:pStyle w:val="a1"/>
              <w:ind w:firstLine="0"/>
              <w:jc w:val="center"/>
            </w:pPr>
            <w:r>
              <w:t>Проход через</w:t>
            </w:r>
          </w:p>
        </w:tc>
        <w:tc>
          <w:tcPr>
            <w:tcW w:w="8766" w:type="dxa"/>
            <w:gridSpan w:val="6"/>
            <w:tcBorders>
              <w:top w:val="nil"/>
              <w:right w:val="nil"/>
            </w:tcBorders>
          </w:tcPr>
          <w:p w:rsidR="00DA502A" w:rsidRDefault="00DA502A">
            <w:pPr>
              <w:pStyle w:val="a1"/>
              <w:ind w:firstLine="0"/>
              <w:jc w:val="center"/>
            </w:pPr>
            <w:r>
              <w:t>Кабель, провод</w:t>
            </w:r>
          </w:p>
        </w:tc>
      </w:tr>
      <w:tr w:rsidR="00DA502A">
        <w:trPr>
          <w:cantSplit/>
          <w:trHeight w:hRule="exact" w:val="454"/>
          <w:tblHeader/>
        </w:trPr>
        <w:tc>
          <w:tcPr>
            <w:tcW w:w="1433" w:type="dxa"/>
            <w:vMerge/>
          </w:tcPr>
          <w:p w:rsidR="00DA502A" w:rsidRDefault="00DA502A">
            <w:pPr>
              <w:pStyle w:val="a1"/>
              <w:ind w:firstLine="0"/>
            </w:pPr>
          </w:p>
        </w:tc>
        <w:tc>
          <w:tcPr>
            <w:tcW w:w="3343" w:type="dxa"/>
            <w:vMerge w:val="restart"/>
          </w:tcPr>
          <w:p w:rsidR="00DA502A" w:rsidRDefault="00DA502A">
            <w:pPr>
              <w:pStyle w:val="a1"/>
              <w:ind w:firstLine="0"/>
              <w:jc w:val="center"/>
            </w:pPr>
            <w:r>
              <w:br/>
            </w:r>
            <w:r>
              <w:br/>
              <w:t>Начало</w:t>
            </w:r>
          </w:p>
        </w:tc>
        <w:tc>
          <w:tcPr>
            <w:tcW w:w="3343" w:type="dxa"/>
            <w:vMerge w:val="restart"/>
          </w:tcPr>
          <w:p w:rsidR="00DA502A" w:rsidRDefault="00DA502A">
            <w:pPr>
              <w:pStyle w:val="a1"/>
              <w:ind w:firstLine="0"/>
              <w:jc w:val="center"/>
            </w:pPr>
            <w:r>
              <w:br/>
            </w:r>
            <w:r>
              <w:br/>
              <w:t>Конец</w:t>
            </w:r>
          </w:p>
        </w:tc>
        <w:tc>
          <w:tcPr>
            <w:tcW w:w="3853" w:type="dxa"/>
            <w:gridSpan w:val="3"/>
          </w:tcPr>
          <w:p w:rsidR="00DA502A" w:rsidRDefault="00DA502A">
            <w:pPr>
              <w:pStyle w:val="a1"/>
              <w:ind w:firstLine="0"/>
              <w:jc w:val="center"/>
            </w:pPr>
            <w:r>
              <w:t>трубу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DA502A" w:rsidRDefault="00DA502A">
            <w:pPr>
              <w:pStyle w:val="a1"/>
              <w:ind w:firstLine="0"/>
              <w:jc w:val="center"/>
            </w:pPr>
            <w:r>
              <w:t>про-</w:t>
            </w:r>
          </w:p>
        </w:tc>
        <w:tc>
          <w:tcPr>
            <w:tcW w:w="4383" w:type="dxa"/>
            <w:gridSpan w:val="3"/>
          </w:tcPr>
          <w:p w:rsidR="00DA502A" w:rsidRDefault="00DA502A">
            <w:pPr>
              <w:pStyle w:val="a1"/>
              <w:ind w:firstLine="0"/>
              <w:jc w:val="center"/>
            </w:pPr>
            <w:r>
              <w:t>по проекту</w:t>
            </w:r>
          </w:p>
        </w:tc>
        <w:tc>
          <w:tcPr>
            <w:tcW w:w="4383" w:type="dxa"/>
            <w:gridSpan w:val="3"/>
            <w:tcBorders>
              <w:top w:val="single" w:sz="4" w:space="0" w:color="auto"/>
              <w:right w:val="nil"/>
            </w:tcBorders>
          </w:tcPr>
          <w:p w:rsidR="00DA502A" w:rsidRDefault="00DA502A">
            <w:pPr>
              <w:pStyle w:val="a1"/>
              <w:ind w:firstLine="0"/>
              <w:jc w:val="center"/>
            </w:pPr>
            <w:r>
              <w:t>проложен</w:t>
            </w:r>
          </w:p>
        </w:tc>
      </w:tr>
      <w:tr w:rsidR="00DA502A" w:rsidTr="004D386C">
        <w:trPr>
          <w:cantSplit/>
          <w:trHeight w:hRule="exact" w:val="1360"/>
          <w:tblHeader/>
        </w:trPr>
        <w:tc>
          <w:tcPr>
            <w:tcW w:w="1433" w:type="dxa"/>
            <w:vMerge/>
          </w:tcPr>
          <w:p w:rsidR="00DA502A" w:rsidRDefault="00DA502A">
            <w:pPr>
              <w:pStyle w:val="a1"/>
              <w:ind w:firstLine="0"/>
            </w:pPr>
          </w:p>
        </w:tc>
        <w:tc>
          <w:tcPr>
            <w:tcW w:w="3343" w:type="dxa"/>
            <w:vMerge/>
          </w:tcPr>
          <w:p w:rsidR="00DA502A" w:rsidRDefault="00DA502A">
            <w:pPr>
              <w:pStyle w:val="a1"/>
              <w:ind w:firstLine="0"/>
            </w:pPr>
          </w:p>
        </w:tc>
        <w:tc>
          <w:tcPr>
            <w:tcW w:w="3343" w:type="dxa"/>
            <w:vMerge/>
          </w:tcPr>
          <w:p w:rsidR="00DA502A" w:rsidRDefault="00DA502A">
            <w:pPr>
              <w:pStyle w:val="a1"/>
              <w:ind w:firstLine="0"/>
            </w:pPr>
          </w:p>
        </w:tc>
        <w:tc>
          <w:tcPr>
            <w:tcW w:w="1586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Обозначение</w:t>
            </w:r>
          </w:p>
        </w:tc>
        <w:tc>
          <w:tcPr>
            <w:tcW w:w="1133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Диаметр</w:t>
            </w:r>
            <w:r>
              <w:br/>
              <w:t>по</w:t>
            </w:r>
            <w:r>
              <w:br/>
              <w:t>стан-</w:t>
            </w:r>
            <w:r>
              <w:br/>
            </w:r>
            <w:proofErr w:type="spellStart"/>
            <w:r>
              <w:t>дарту</w:t>
            </w:r>
            <w:proofErr w:type="spellEnd"/>
          </w:p>
        </w:tc>
        <w:tc>
          <w:tcPr>
            <w:tcW w:w="1134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Длина,</w:t>
            </w:r>
            <w:r>
              <w:br/>
              <w:t>м</w:t>
            </w:r>
          </w:p>
        </w:tc>
        <w:tc>
          <w:tcPr>
            <w:tcW w:w="1134" w:type="dxa"/>
            <w:tcBorders>
              <w:top w:val="nil"/>
            </w:tcBorders>
          </w:tcPr>
          <w:p w:rsidR="00DA502A" w:rsidRDefault="00DA502A">
            <w:pPr>
              <w:pStyle w:val="a1"/>
              <w:ind w:firstLine="0"/>
              <w:jc w:val="center"/>
            </w:pPr>
            <w:r>
              <w:t>тяж-</w:t>
            </w:r>
            <w:r>
              <w:br/>
              <w:t>ной</w:t>
            </w:r>
            <w:r>
              <w:br/>
              <w:t>ящик</w:t>
            </w:r>
            <w:r>
              <w:br/>
              <w:t>№</w:t>
            </w:r>
          </w:p>
        </w:tc>
        <w:tc>
          <w:tcPr>
            <w:tcW w:w="1534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Марка</w:t>
            </w:r>
          </w:p>
        </w:tc>
        <w:tc>
          <w:tcPr>
            <w:tcW w:w="1726" w:type="dxa"/>
          </w:tcPr>
          <w:p w:rsidR="00DA502A" w:rsidRDefault="00DA502A">
            <w:pPr>
              <w:pStyle w:val="a1"/>
              <w:ind w:firstLine="0"/>
              <w:jc w:val="left"/>
            </w:pPr>
            <w:r>
              <w:t>Количество,</w:t>
            </w:r>
            <w:r>
              <w:br/>
              <w:t>число и сече-</w:t>
            </w:r>
            <w:r>
              <w:br/>
            </w:r>
            <w:proofErr w:type="spellStart"/>
            <w:r>
              <w:t>ние</w:t>
            </w:r>
            <w:proofErr w:type="spellEnd"/>
            <w:r>
              <w:t xml:space="preserve"> жил</w:t>
            </w:r>
          </w:p>
        </w:tc>
        <w:tc>
          <w:tcPr>
            <w:tcW w:w="1123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Длина,</w:t>
            </w:r>
            <w:r>
              <w:br/>
              <w:t>м</w:t>
            </w:r>
          </w:p>
        </w:tc>
        <w:tc>
          <w:tcPr>
            <w:tcW w:w="1417" w:type="dxa"/>
          </w:tcPr>
          <w:p w:rsidR="00DA502A" w:rsidRDefault="00DA502A">
            <w:pPr>
              <w:pStyle w:val="a1"/>
              <w:ind w:firstLine="0"/>
              <w:jc w:val="center"/>
            </w:pPr>
            <w:r>
              <w:t>Марка</w:t>
            </w:r>
          </w:p>
        </w:tc>
        <w:tc>
          <w:tcPr>
            <w:tcW w:w="1843" w:type="dxa"/>
          </w:tcPr>
          <w:p w:rsidR="00DA502A" w:rsidRDefault="00DA502A">
            <w:pPr>
              <w:pStyle w:val="a1"/>
              <w:ind w:firstLine="0"/>
              <w:jc w:val="left"/>
            </w:pPr>
            <w:r>
              <w:t>Количество,</w:t>
            </w:r>
            <w:r>
              <w:br/>
              <w:t>число и сече-</w:t>
            </w:r>
            <w:r>
              <w:br/>
            </w:r>
            <w:proofErr w:type="spellStart"/>
            <w:r>
              <w:t>ние</w:t>
            </w:r>
            <w:proofErr w:type="spellEnd"/>
            <w:r>
              <w:t xml:space="preserve"> жил</w:t>
            </w:r>
          </w:p>
        </w:tc>
        <w:tc>
          <w:tcPr>
            <w:tcW w:w="1123" w:type="dxa"/>
            <w:tcBorders>
              <w:top w:val="single" w:sz="4" w:space="0" w:color="auto"/>
              <w:right w:val="nil"/>
            </w:tcBorders>
          </w:tcPr>
          <w:p w:rsidR="00DA502A" w:rsidRDefault="00DA502A">
            <w:pPr>
              <w:pStyle w:val="a1"/>
              <w:ind w:firstLine="0"/>
              <w:jc w:val="center"/>
            </w:pPr>
            <w:r>
              <w:t>Длина,</w:t>
            </w:r>
            <w:r>
              <w:br/>
              <w:t>м</w:t>
            </w:r>
          </w:p>
        </w:tc>
      </w:tr>
      <w:tr w:rsidR="002A0751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2A0751" w:rsidRPr="00265756" w:rsidRDefault="00FF1F91" w:rsidP="00FF1F91">
            <w:pPr>
              <w:pStyle w:val="a1"/>
              <w:ind w:firstLine="0"/>
              <w:jc w:val="center"/>
            </w:pPr>
            <w:r>
              <w:t>С</w:t>
            </w:r>
            <w:r w:rsidR="0076620B">
              <w:t>-</w:t>
            </w:r>
            <w:r>
              <w:t>4.1</w:t>
            </w:r>
          </w:p>
        </w:tc>
        <w:tc>
          <w:tcPr>
            <w:tcW w:w="3343" w:type="dxa"/>
            <w:vAlign w:val="center"/>
          </w:tcPr>
          <w:p w:rsidR="002A0751" w:rsidRPr="005E51C4" w:rsidRDefault="00FF1F91" w:rsidP="005E51C4">
            <w:pPr>
              <w:pStyle w:val="a1"/>
              <w:ind w:firstLine="0"/>
              <w:jc w:val="left"/>
            </w:pPr>
            <w:r>
              <w:t>Распределительный пункт ЩО4-О</w:t>
            </w:r>
            <w:r w:rsidR="005E51C4">
              <w:t xml:space="preserve"> в пом.02</w:t>
            </w:r>
            <w:r w:rsidR="005E51C4" w:rsidRPr="005E51C4">
              <w:t>3</w:t>
            </w:r>
            <w:r w:rsidR="005E51C4">
              <w:rPr>
                <w:lang w:val="en-US"/>
              </w:rPr>
              <w:t>g</w:t>
            </w:r>
          </w:p>
        </w:tc>
        <w:tc>
          <w:tcPr>
            <w:tcW w:w="3343" w:type="dxa"/>
            <w:vAlign w:val="center"/>
          </w:tcPr>
          <w:p w:rsidR="002A0751" w:rsidRPr="004F502F" w:rsidRDefault="00FF1F91" w:rsidP="00B40C0B">
            <w:pPr>
              <w:pStyle w:val="a1"/>
              <w:ind w:firstLine="0"/>
              <w:jc w:val="left"/>
            </w:pPr>
            <w:r>
              <w:t>Шкаф ШУВ56 в пом.026</w:t>
            </w:r>
          </w:p>
        </w:tc>
        <w:tc>
          <w:tcPr>
            <w:tcW w:w="1586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2A0751" w:rsidRPr="005E51C4" w:rsidRDefault="005E51C4" w:rsidP="004D386C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2A0751" w:rsidRPr="005E51C4" w:rsidRDefault="005E51C4" w:rsidP="005E51C4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proofErr w:type="spellStart"/>
            <w:r w:rsidR="004D386C">
              <w:t>х</w:t>
            </w:r>
            <w:proofErr w:type="spellEnd"/>
            <w:r>
              <w:rPr>
                <w:lang w:val="en-US"/>
              </w:rPr>
              <w:t>2</w:t>
            </w:r>
            <w:r w:rsidR="004D386C"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2A0751" w:rsidRPr="005E51C4" w:rsidRDefault="005E51C4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17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751" w:rsidRDefault="002A0751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Pr="00190CA6" w:rsidRDefault="005E51C4" w:rsidP="00B40C0B">
            <w:pPr>
              <w:pStyle w:val="a1"/>
              <w:ind w:firstLine="0"/>
              <w:jc w:val="center"/>
            </w:pPr>
            <w:r>
              <w:t>С-4.2</w:t>
            </w:r>
          </w:p>
        </w:tc>
        <w:tc>
          <w:tcPr>
            <w:tcW w:w="3343" w:type="dxa"/>
            <w:vAlign w:val="center"/>
          </w:tcPr>
          <w:p w:rsidR="005E51C4" w:rsidRPr="004F502F" w:rsidRDefault="005E51C4" w:rsidP="00DB37B2">
            <w:pPr>
              <w:pStyle w:val="a1"/>
              <w:ind w:firstLine="0"/>
              <w:jc w:val="left"/>
            </w:pPr>
            <w:r>
              <w:t>Шкаф ШУВ56 в пом.026</w:t>
            </w:r>
          </w:p>
        </w:tc>
        <w:tc>
          <w:tcPr>
            <w:tcW w:w="33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left"/>
            </w:pPr>
            <w:r>
              <w:t xml:space="preserve">Частотный привод </w:t>
            </w:r>
          </w:p>
          <w:p w:rsidR="005E51C4" w:rsidRPr="004F502F" w:rsidRDefault="005E51C4" w:rsidP="00DB37B2">
            <w:pPr>
              <w:pStyle w:val="a1"/>
              <w:ind w:firstLine="0"/>
              <w:jc w:val="left"/>
            </w:pPr>
            <w:r>
              <w:t>ЧПВ56 в пом.026</w:t>
            </w:r>
          </w:p>
        </w:tc>
        <w:tc>
          <w:tcPr>
            <w:tcW w:w="1586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5E51C4" w:rsidRDefault="005E51C4" w:rsidP="009D711B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  <w:r>
              <w:rPr>
                <w:lang w:val="en-US"/>
              </w:rPr>
              <w:t>5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B40C0B">
            <w:pPr>
              <w:pStyle w:val="a1"/>
              <w:ind w:firstLine="0"/>
              <w:jc w:val="center"/>
            </w:pPr>
            <w:r>
              <w:t>С-4.3</w:t>
            </w:r>
          </w:p>
        </w:tc>
        <w:tc>
          <w:tcPr>
            <w:tcW w:w="3343" w:type="dxa"/>
            <w:vAlign w:val="center"/>
          </w:tcPr>
          <w:p w:rsidR="005E51C4" w:rsidRDefault="005E51C4" w:rsidP="00FF1F91">
            <w:pPr>
              <w:pStyle w:val="a1"/>
              <w:ind w:firstLine="0"/>
              <w:jc w:val="left"/>
            </w:pPr>
            <w:r>
              <w:t xml:space="preserve">Частотный привод </w:t>
            </w:r>
          </w:p>
          <w:p w:rsidR="005E51C4" w:rsidRPr="004F502F" w:rsidRDefault="005E51C4" w:rsidP="00FF1F91">
            <w:pPr>
              <w:pStyle w:val="a1"/>
              <w:ind w:firstLine="0"/>
              <w:jc w:val="left"/>
            </w:pPr>
            <w:r>
              <w:t>ЧПВ56 в пом.026</w:t>
            </w:r>
          </w:p>
        </w:tc>
        <w:tc>
          <w:tcPr>
            <w:tcW w:w="33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left"/>
            </w:pPr>
            <w:r>
              <w:t xml:space="preserve">Привод вентилятора </w:t>
            </w:r>
          </w:p>
          <w:p w:rsidR="005E51C4" w:rsidRPr="004F502F" w:rsidRDefault="005E51C4" w:rsidP="00DB37B2">
            <w:pPr>
              <w:pStyle w:val="a1"/>
              <w:ind w:firstLine="0"/>
              <w:jc w:val="left"/>
            </w:pPr>
            <w:r>
              <w:t>в/с В56 в пом.026</w:t>
            </w:r>
          </w:p>
        </w:tc>
        <w:tc>
          <w:tcPr>
            <w:tcW w:w="1586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5E51C4" w:rsidRDefault="005E51C4" w:rsidP="009D711B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  <w:r>
              <w:rPr>
                <w:lang w:val="en-US"/>
              </w:rPr>
              <w:t>5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FF1F91">
            <w:pPr>
              <w:pStyle w:val="a1"/>
              <w:ind w:firstLine="0"/>
              <w:jc w:val="center"/>
            </w:pPr>
            <w:r>
              <w:t>С-6.1</w:t>
            </w:r>
          </w:p>
        </w:tc>
        <w:tc>
          <w:tcPr>
            <w:tcW w:w="3343" w:type="dxa"/>
            <w:vAlign w:val="center"/>
          </w:tcPr>
          <w:p w:rsidR="005E51C4" w:rsidRPr="00265756" w:rsidRDefault="005E51C4" w:rsidP="005E51C4">
            <w:pPr>
              <w:pStyle w:val="a1"/>
              <w:ind w:firstLine="0"/>
              <w:jc w:val="left"/>
            </w:pPr>
            <w:r>
              <w:t>Распределительный пункт ЩО6-О  в пом.072а</w:t>
            </w:r>
          </w:p>
        </w:tc>
        <w:tc>
          <w:tcPr>
            <w:tcW w:w="3343" w:type="dxa"/>
            <w:vAlign w:val="center"/>
          </w:tcPr>
          <w:p w:rsidR="005E51C4" w:rsidRPr="00265756" w:rsidRDefault="005E51C4" w:rsidP="009D711B">
            <w:pPr>
              <w:pStyle w:val="a1"/>
              <w:ind w:firstLine="0"/>
              <w:jc w:val="left"/>
            </w:pPr>
            <w:r>
              <w:t>Шкаф ШУВ5</w:t>
            </w:r>
            <w:r>
              <w:rPr>
                <w:lang w:val="en-US"/>
              </w:rPr>
              <w:t>7</w:t>
            </w:r>
            <w:r>
              <w:t xml:space="preserve"> в пом.0</w:t>
            </w:r>
            <w:r>
              <w:rPr>
                <w:lang w:val="en-US"/>
              </w:rPr>
              <w:t>7</w:t>
            </w:r>
            <w:r>
              <w:t>6</w:t>
            </w:r>
          </w:p>
        </w:tc>
        <w:tc>
          <w:tcPr>
            <w:tcW w:w="1586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5E51C4" w:rsidRDefault="005E51C4" w:rsidP="009D711B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  <w:r>
              <w:rPr>
                <w:lang w:val="en-US"/>
              </w:rPr>
              <w:t>5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5E51C4" w:rsidRPr="005E51C4" w:rsidRDefault="005E51C4" w:rsidP="00027215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B40C0B">
            <w:pPr>
              <w:pStyle w:val="a1"/>
              <w:ind w:firstLine="0"/>
              <w:jc w:val="center"/>
            </w:pPr>
            <w:r>
              <w:t>С-6.2</w:t>
            </w:r>
          </w:p>
        </w:tc>
        <w:tc>
          <w:tcPr>
            <w:tcW w:w="3343" w:type="dxa"/>
            <w:vAlign w:val="center"/>
          </w:tcPr>
          <w:p w:rsidR="005E51C4" w:rsidRPr="004F502F" w:rsidRDefault="005E51C4" w:rsidP="009D711B">
            <w:pPr>
              <w:pStyle w:val="a1"/>
              <w:ind w:firstLine="0"/>
              <w:jc w:val="left"/>
            </w:pPr>
            <w:r>
              <w:t>Шкаф ШУВ5</w:t>
            </w:r>
            <w:r>
              <w:rPr>
                <w:lang w:val="en-US"/>
              </w:rPr>
              <w:t>7</w:t>
            </w:r>
            <w:r>
              <w:t xml:space="preserve"> в пом.076</w:t>
            </w:r>
          </w:p>
        </w:tc>
        <w:tc>
          <w:tcPr>
            <w:tcW w:w="3343" w:type="dxa"/>
            <w:vAlign w:val="center"/>
          </w:tcPr>
          <w:p w:rsidR="005E51C4" w:rsidRDefault="005E51C4" w:rsidP="009D711B">
            <w:pPr>
              <w:pStyle w:val="a1"/>
              <w:ind w:firstLine="0"/>
              <w:jc w:val="left"/>
            </w:pPr>
            <w:r>
              <w:t xml:space="preserve">Частотный привод </w:t>
            </w:r>
          </w:p>
          <w:p w:rsidR="005E51C4" w:rsidRPr="00FF1F91" w:rsidRDefault="005E51C4" w:rsidP="009D711B">
            <w:pPr>
              <w:pStyle w:val="a1"/>
              <w:ind w:firstLine="0"/>
              <w:jc w:val="left"/>
            </w:pPr>
            <w:r>
              <w:t>ЧПВ5</w:t>
            </w:r>
            <w:r w:rsidRPr="00FF1F91">
              <w:t>7</w:t>
            </w:r>
            <w:r>
              <w:t xml:space="preserve"> в пом.076</w:t>
            </w:r>
          </w:p>
        </w:tc>
        <w:tc>
          <w:tcPr>
            <w:tcW w:w="1586" w:type="dxa"/>
            <w:vAlign w:val="center"/>
          </w:tcPr>
          <w:p w:rsidR="005E51C4" w:rsidRDefault="005E51C4" w:rsidP="007F3B75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7F3B75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7F3B75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7F3B75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5E51C4" w:rsidRDefault="005E51C4" w:rsidP="009D711B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  <w:r>
              <w:rPr>
                <w:lang w:val="en-US"/>
              </w:rPr>
              <w:t>5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5E51C4" w:rsidRDefault="005E51C4" w:rsidP="009D711B">
            <w:pPr>
              <w:pStyle w:val="a1"/>
              <w:ind w:firstLine="0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3A5CD2">
            <w:pPr>
              <w:pStyle w:val="a1"/>
              <w:ind w:firstLine="0"/>
              <w:jc w:val="center"/>
            </w:pPr>
            <w:r>
              <w:t>С-6.3</w:t>
            </w:r>
          </w:p>
        </w:tc>
        <w:tc>
          <w:tcPr>
            <w:tcW w:w="3343" w:type="dxa"/>
            <w:vAlign w:val="center"/>
          </w:tcPr>
          <w:p w:rsidR="005E51C4" w:rsidRDefault="005E51C4" w:rsidP="00FF1F91">
            <w:pPr>
              <w:pStyle w:val="a1"/>
              <w:ind w:firstLine="0"/>
              <w:jc w:val="left"/>
            </w:pPr>
            <w:r>
              <w:t xml:space="preserve">Частотный привод </w:t>
            </w:r>
          </w:p>
          <w:p w:rsidR="005E51C4" w:rsidRPr="004F502F" w:rsidRDefault="005E51C4" w:rsidP="00FF1F91">
            <w:pPr>
              <w:pStyle w:val="a1"/>
              <w:ind w:firstLine="0"/>
              <w:jc w:val="left"/>
            </w:pPr>
            <w:r>
              <w:t>ЧПВ5</w:t>
            </w:r>
            <w:r w:rsidRPr="00FF1F91">
              <w:t>7</w:t>
            </w:r>
            <w:r>
              <w:t xml:space="preserve"> в пом.076</w:t>
            </w:r>
          </w:p>
        </w:tc>
        <w:tc>
          <w:tcPr>
            <w:tcW w:w="3343" w:type="dxa"/>
            <w:vAlign w:val="center"/>
          </w:tcPr>
          <w:p w:rsidR="005E51C4" w:rsidRDefault="005E51C4" w:rsidP="009D711B">
            <w:pPr>
              <w:pStyle w:val="a1"/>
              <w:ind w:firstLine="0"/>
              <w:jc w:val="left"/>
            </w:pPr>
            <w:r>
              <w:t xml:space="preserve">Привод вентилятора </w:t>
            </w:r>
          </w:p>
          <w:p w:rsidR="005E51C4" w:rsidRPr="00FF1F91" w:rsidRDefault="005E51C4" w:rsidP="009D711B">
            <w:pPr>
              <w:pStyle w:val="a1"/>
              <w:ind w:firstLine="0"/>
              <w:jc w:val="left"/>
            </w:pPr>
            <w:r>
              <w:t>в/с В5</w:t>
            </w:r>
            <w:r w:rsidRPr="00FF1F91">
              <w:t>7</w:t>
            </w:r>
            <w:r>
              <w:t xml:space="preserve"> в пом.076</w:t>
            </w:r>
          </w:p>
        </w:tc>
        <w:tc>
          <w:tcPr>
            <w:tcW w:w="158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5E51C4" w:rsidRDefault="005E51C4" w:rsidP="009D711B">
            <w:pPr>
              <w:pStyle w:val="a1"/>
              <w:ind w:firstLine="0"/>
              <w:rPr>
                <w:lang w:val="en-US"/>
              </w:rPr>
            </w:pPr>
            <w:proofErr w:type="spellStart"/>
            <w:r>
              <w:t>ВВГнг</w:t>
            </w:r>
            <w:proofErr w:type="spellEnd"/>
            <w:r>
              <w:t>(А)-</w:t>
            </w:r>
            <w:r>
              <w:rPr>
                <w:lang w:val="en-US"/>
              </w:rPr>
              <w:t>LS</w:t>
            </w: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  <w:r>
              <w:rPr>
                <w:lang w:val="en-US"/>
              </w:rPr>
              <w:t>5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23" w:type="dxa"/>
            <w:vAlign w:val="center"/>
          </w:tcPr>
          <w:p w:rsidR="005E51C4" w:rsidRDefault="005E51C4" w:rsidP="009D711B">
            <w:pPr>
              <w:pStyle w:val="a1"/>
              <w:ind w:firstLine="0"/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B40C0B">
            <w:pPr>
              <w:pStyle w:val="a1"/>
              <w:ind w:firstLine="0"/>
              <w:jc w:val="center"/>
            </w:pPr>
          </w:p>
        </w:tc>
        <w:tc>
          <w:tcPr>
            <w:tcW w:w="3343" w:type="dxa"/>
            <w:vAlign w:val="center"/>
          </w:tcPr>
          <w:p w:rsidR="005E51C4" w:rsidRPr="004F502F" w:rsidRDefault="005E51C4" w:rsidP="001D3B89">
            <w:pPr>
              <w:pStyle w:val="a1"/>
              <w:ind w:firstLine="0"/>
              <w:jc w:val="left"/>
            </w:pPr>
          </w:p>
        </w:tc>
        <w:tc>
          <w:tcPr>
            <w:tcW w:w="3343" w:type="dxa"/>
            <w:vAlign w:val="center"/>
          </w:tcPr>
          <w:p w:rsidR="005E51C4" w:rsidRPr="004D386C" w:rsidRDefault="005E51C4" w:rsidP="001D3B89">
            <w:pPr>
              <w:pStyle w:val="a1"/>
              <w:ind w:firstLine="0"/>
              <w:jc w:val="left"/>
              <w:rPr>
                <w:lang w:val="en-US"/>
              </w:rPr>
            </w:pPr>
          </w:p>
        </w:tc>
        <w:tc>
          <w:tcPr>
            <w:tcW w:w="158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4D386C" w:rsidRDefault="005E51C4" w:rsidP="001D3B89">
            <w:pPr>
              <w:pStyle w:val="a1"/>
              <w:ind w:firstLine="0"/>
              <w:rPr>
                <w:lang w:val="en-US"/>
              </w:rPr>
            </w:pP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3343" w:type="dxa"/>
            <w:vAlign w:val="center"/>
          </w:tcPr>
          <w:p w:rsidR="005E51C4" w:rsidRPr="004F502F" w:rsidRDefault="005E51C4" w:rsidP="001D3B89">
            <w:pPr>
              <w:pStyle w:val="a1"/>
              <w:ind w:firstLine="0"/>
              <w:jc w:val="left"/>
            </w:pPr>
          </w:p>
        </w:tc>
        <w:tc>
          <w:tcPr>
            <w:tcW w:w="3343" w:type="dxa"/>
            <w:vAlign w:val="center"/>
          </w:tcPr>
          <w:p w:rsidR="005E51C4" w:rsidRPr="004D386C" w:rsidRDefault="005E51C4" w:rsidP="001D3B89">
            <w:pPr>
              <w:pStyle w:val="a1"/>
              <w:ind w:firstLine="0"/>
              <w:jc w:val="left"/>
              <w:rPr>
                <w:lang w:val="en-US"/>
              </w:rPr>
            </w:pPr>
          </w:p>
        </w:tc>
        <w:tc>
          <w:tcPr>
            <w:tcW w:w="158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4D386C" w:rsidRDefault="005E51C4" w:rsidP="001D3B89">
            <w:pPr>
              <w:pStyle w:val="a1"/>
              <w:ind w:firstLine="0"/>
              <w:rPr>
                <w:lang w:val="en-US"/>
              </w:rPr>
            </w:pP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vAlign w:val="center"/>
          </w:tcPr>
          <w:p w:rsidR="005E51C4" w:rsidRDefault="005E51C4" w:rsidP="007F3B75">
            <w:pPr>
              <w:pStyle w:val="a1"/>
              <w:ind w:firstLine="0"/>
              <w:jc w:val="center"/>
            </w:pP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3343" w:type="dxa"/>
            <w:vAlign w:val="center"/>
          </w:tcPr>
          <w:p w:rsidR="005E51C4" w:rsidRPr="00190CA6" w:rsidRDefault="005E51C4" w:rsidP="001D3B89">
            <w:pPr>
              <w:pStyle w:val="a1"/>
              <w:ind w:firstLine="0"/>
              <w:jc w:val="left"/>
            </w:pPr>
          </w:p>
        </w:tc>
        <w:tc>
          <w:tcPr>
            <w:tcW w:w="3343" w:type="dxa"/>
            <w:vAlign w:val="center"/>
          </w:tcPr>
          <w:p w:rsidR="005E51C4" w:rsidRPr="003B3FD2" w:rsidRDefault="005E51C4" w:rsidP="001D3B89">
            <w:pPr>
              <w:pStyle w:val="a1"/>
              <w:ind w:firstLine="0"/>
              <w:jc w:val="left"/>
            </w:pPr>
          </w:p>
        </w:tc>
        <w:tc>
          <w:tcPr>
            <w:tcW w:w="158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4D386C" w:rsidRDefault="005E51C4" w:rsidP="001D3B89">
            <w:pPr>
              <w:pStyle w:val="a1"/>
              <w:ind w:firstLine="0"/>
              <w:rPr>
                <w:lang w:val="en-US"/>
              </w:rPr>
            </w:pP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  <w:tr w:rsidR="005E51C4" w:rsidTr="004D386C">
        <w:trPr>
          <w:cantSplit/>
          <w:trHeight w:val="360"/>
        </w:trPr>
        <w:tc>
          <w:tcPr>
            <w:tcW w:w="143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3343" w:type="dxa"/>
            <w:vAlign w:val="center"/>
          </w:tcPr>
          <w:p w:rsidR="005E51C4" w:rsidRPr="00265756" w:rsidRDefault="005E51C4" w:rsidP="00273BB9">
            <w:pPr>
              <w:pStyle w:val="a1"/>
              <w:ind w:firstLine="0"/>
              <w:jc w:val="left"/>
            </w:pPr>
          </w:p>
        </w:tc>
        <w:tc>
          <w:tcPr>
            <w:tcW w:w="3343" w:type="dxa"/>
            <w:vAlign w:val="center"/>
          </w:tcPr>
          <w:p w:rsidR="005E51C4" w:rsidRPr="003B3FD2" w:rsidRDefault="005E51C4" w:rsidP="001D3B89">
            <w:pPr>
              <w:pStyle w:val="a1"/>
              <w:ind w:firstLine="0"/>
              <w:jc w:val="left"/>
            </w:pPr>
          </w:p>
        </w:tc>
        <w:tc>
          <w:tcPr>
            <w:tcW w:w="158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3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534" w:type="dxa"/>
            <w:vAlign w:val="center"/>
          </w:tcPr>
          <w:p w:rsidR="005E51C4" w:rsidRPr="00363E4B" w:rsidRDefault="005E51C4" w:rsidP="001D3B89">
            <w:pPr>
              <w:pStyle w:val="a1"/>
              <w:ind w:firstLine="0"/>
              <w:jc w:val="center"/>
              <w:rPr>
                <w:lang w:val="en-US"/>
              </w:rPr>
            </w:pPr>
          </w:p>
        </w:tc>
        <w:tc>
          <w:tcPr>
            <w:tcW w:w="1726" w:type="dxa"/>
            <w:vAlign w:val="center"/>
          </w:tcPr>
          <w:p w:rsidR="005E51C4" w:rsidRDefault="005E51C4" w:rsidP="001D3B89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417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5E51C4" w:rsidRDefault="005E51C4" w:rsidP="00DB37B2">
            <w:pPr>
              <w:pStyle w:val="a1"/>
              <w:ind w:firstLine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1C4" w:rsidRDefault="005E51C4">
            <w:pPr>
              <w:pStyle w:val="a1"/>
              <w:ind w:firstLine="0"/>
              <w:jc w:val="center"/>
            </w:pPr>
          </w:p>
        </w:tc>
      </w:tr>
    </w:tbl>
    <w:p w:rsidR="00DA502A" w:rsidRDefault="00DA502A">
      <w:pPr>
        <w:pStyle w:val="141"/>
      </w:pPr>
    </w:p>
    <w:sectPr w:rsidR="00DA502A" w:rsidSect="00AD3422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nextColumn"/>
      <w:pgSz w:w="23814" w:h="16840" w:orient="landscape" w:code="8"/>
      <w:pgMar w:top="567" w:right="822" w:bottom="397" w:left="1956" w:header="397" w:footer="5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FF4" w:rsidRDefault="00017FF4">
      <w:r>
        <w:separator/>
      </w:r>
    </w:p>
  </w:endnote>
  <w:endnote w:type="continuationSeparator" w:id="0">
    <w:p w:rsidR="00017FF4" w:rsidRDefault="00017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88" w:type="dxa"/>
      <w:tblInd w:w="1091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3" w:type="dxa"/>
        <w:right w:w="3" w:type="dxa"/>
      </w:tblCellMar>
      <w:tblLook w:val="0000"/>
    </w:tblPr>
    <w:tblGrid>
      <w:gridCol w:w="564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7F3B75">
      <w:trPr>
        <w:cantSplit/>
        <w:trHeight w:hRule="exact" w:val="520"/>
      </w:trPr>
      <w:tc>
        <w:tcPr>
          <w:tcW w:w="10488" w:type="dxa"/>
          <w:gridSpan w:val="10"/>
          <w:tcBorders>
            <w:top w:val="nil"/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</w:pPr>
        </w:p>
      </w:tc>
    </w:tr>
    <w:tr w:rsidR="007F3B75">
      <w:trPr>
        <w:cantSplit/>
        <w:trHeight w:hRule="exact" w:val="520"/>
      </w:trPr>
      <w:tc>
        <w:tcPr>
          <w:tcW w:w="10488" w:type="dxa"/>
          <w:gridSpan w:val="10"/>
          <w:tcBorders>
            <w:top w:val="nil"/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  <w:ind w:left="1440"/>
          </w:pPr>
        </w:p>
      </w:tc>
    </w:tr>
    <w:tr w:rsidR="007F3B75">
      <w:trPr>
        <w:cantSplit/>
        <w:trHeight w:hRule="exact" w:val="520"/>
      </w:trPr>
      <w:tc>
        <w:tcPr>
          <w:tcW w:w="8503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  <w:spacing w:before="120"/>
            <w:jc w:val="right"/>
            <w:rPr>
              <w:sz w:val="28"/>
            </w:rPr>
          </w:pPr>
          <w:proofErr w:type="spellStart"/>
          <w:r>
            <w:rPr>
              <w:sz w:val="28"/>
            </w:rPr>
            <w:t>Инв.№</w:t>
          </w:r>
          <w:proofErr w:type="spellEnd"/>
        </w:p>
      </w:tc>
      <w:tc>
        <w:tcPr>
          <w:tcW w:w="1985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  <w:spacing w:before="120"/>
            <w:jc w:val="left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nil"/>
            <w:right w:val="nil"/>
          </w:tcBorders>
          <w:vAlign w:val="center"/>
        </w:tcPr>
        <w:p w:rsidR="007F3B75" w:rsidRDefault="007F3B75" w:rsidP="009F5F2F">
          <w:pPr>
            <w:pStyle w:val="aa"/>
            <w:rPr>
              <w:sz w:val="28"/>
            </w:rPr>
          </w:pPr>
          <w:r>
            <w:rPr>
              <w:spacing w:val="20"/>
              <w:sz w:val="28"/>
            </w:rPr>
            <w:t>0401</w:t>
          </w:r>
          <w:r w:rsidR="00E60936">
            <w:rPr>
              <w:spacing w:val="20"/>
              <w:sz w:val="28"/>
            </w:rPr>
            <w:t>-21КВ</w:t>
          </w:r>
          <w:r>
            <w:rPr>
              <w:spacing w:val="20"/>
              <w:sz w:val="28"/>
            </w:rPr>
            <w:t>а-ЭМ</w:t>
          </w:r>
        </w:p>
      </w:tc>
    </w:tr>
    <w:tr w:rsidR="007F3B75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/>
          <w:tcBorders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  <w:rPr>
              <w:spacing w:val="20"/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nil"/>
            <w:right w:val="nil"/>
          </w:tcBorders>
          <w:vAlign w:val="center"/>
        </w:tcPr>
        <w:p w:rsidR="007F3B75" w:rsidRDefault="007F3B75" w:rsidP="009F5F2F">
          <w:pPr>
            <w:pStyle w:val="aa"/>
            <w:rPr>
              <w:sz w:val="28"/>
            </w:rPr>
          </w:pPr>
          <w:r>
            <w:rPr>
              <w:sz w:val="28"/>
            </w:rPr>
            <w:t>ФГУП «РФЯЦ- ВНИИЭФ»</w:t>
          </w:r>
        </w:p>
      </w:tc>
    </w:tr>
    <w:tr w:rsidR="007F3B75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/>
          <w:tcBorders>
            <w:left w:val="nil"/>
            <w:right w:val="nil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4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pacing w:val="-2"/>
              <w:sz w:val="18"/>
            </w:rPr>
          </w:pPr>
          <w:proofErr w:type="spellStart"/>
          <w:r>
            <w:rPr>
              <w:spacing w:val="-2"/>
              <w:sz w:val="18"/>
            </w:rPr>
            <w:t>Изм</w:t>
          </w:r>
          <w:proofErr w:type="spellEnd"/>
          <w:r>
            <w:rPr>
              <w:spacing w:val="-2"/>
              <w:sz w:val="18"/>
            </w:rPr>
            <w:t>.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rPr>
              <w:spacing w:val="-2"/>
              <w:sz w:val="18"/>
            </w:rPr>
          </w:pPr>
          <w:proofErr w:type="spellStart"/>
          <w:r>
            <w:rPr>
              <w:spacing w:val="-6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rPr>
              <w:sz w:val="18"/>
            </w:rPr>
          </w:pPr>
          <w:r>
            <w:rPr>
              <w:sz w:val="18"/>
            </w:rPr>
            <w:t>№док.</w:t>
          </w:r>
        </w:p>
      </w:tc>
      <w:tc>
        <w:tcPr>
          <w:tcW w:w="851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z w:val="18"/>
            </w:rPr>
          </w:pPr>
          <w:proofErr w:type="spellStart"/>
          <w:r>
            <w:rPr>
              <w:sz w:val="18"/>
            </w:rPr>
            <w:t>Подп</w:t>
          </w:r>
          <w:proofErr w:type="spellEnd"/>
          <w:r>
            <w:rPr>
              <w:sz w:val="18"/>
            </w:rPr>
            <w:t>.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spacing w:before="40"/>
            <w:ind w:left="57"/>
            <w:rPr>
              <w:sz w:val="18"/>
            </w:rPr>
          </w:pPr>
          <w:r>
            <w:rPr>
              <w:sz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nil"/>
            <w:bottom w:val="single" w:sz="12" w:space="0" w:color="auto"/>
            <w:right w:val="nil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227858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Н.отдела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227858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Белов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7F3B75" w:rsidRDefault="007F3B75" w:rsidP="009F5F2F">
          <w:pPr>
            <w:pStyle w:val="aa"/>
            <w:rPr>
              <w:sz w:val="26"/>
            </w:rPr>
          </w:pPr>
        </w:p>
        <w:p w:rsidR="007F3B75" w:rsidRPr="00B10C62" w:rsidRDefault="007F3B75" w:rsidP="009F5F2F">
          <w:pPr>
            <w:pStyle w:val="aa"/>
            <w:rPr>
              <w:sz w:val="26"/>
            </w:rPr>
          </w:pPr>
          <w:r>
            <w:rPr>
              <w:sz w:val="26"/>
            </w:rPr>
            <w:t>Площадка 22</w:t>
          </w:r>
          <w:r w:rsidR="001D2B00">
            <w:rPr>
              <w:sz w:val="26"/>
            </w:rPr>
            <w:t xml:space="preserve"> Здание21а</w:t>
          </w:r>
        </w:p>
      </w:tc>
      <w:tc>
        <w:tcPr>
          <w:tcW w:w="851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</w:pPr>
          <w: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</w:pPr>
          <w:r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</w:tcPr>
        <w:p w:rsidR="007F3B75" w:rsidRDefault="00302B5C" w:rsidP="009F5F2F">
          <w:pPr>
            <w:pStyle w:val="aa"/>
          </w:pPr>
          <w:r>
            <w:fldChar w:fldCharType="begin"/>
          </w:r>
          <w:r w:rsidR="007F3B75">
            <w:instrText xml:space="preserve"> ASK InventNomer  \* MERGEFORMAT </w:instrText>
          </w:r>
          <w:r>
            <w:fldChar w:fldCharType="separate"/>
          </w:r>
          <w:r w:rsidR="007F3B75">
            <w:t>00-*****</w:t>
          </w:r>
          <w:r>
            <w:fldChar w:fldCharType="end"/>
          </w:r>
          <w:r w:rsidR="007F3B75">
            <w:t>Листов</w:t>
          </w: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7975F6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Гл.спец.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7975F6">
          <w:pPr>
            <w:pStyle w:val="aa"/>
            <w:ind w:left="28"/>
            <w:jc w:val="left"/>
            <w:rPr>
              <w:sz w:val="22"/>
            </w:rPr>
          </w:pPr>
          <w:proofErr w:type="spellStart"/>
          <w:r>
            <w:rPr>
              <w:sz w:val="22"/>
            </w:rPr>
            <w:t>Заварзин</w:t>
          </w:r>
          <w:proofErr w:type="spellEnd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vMerge/>
          <w:tcBorders>
            <w:left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6"/>
            </w:rPr>
          </w:pPr>
        </w:p>
      </w:tc>
      <w:tc>
        <w:tcPr>
          <w:tcW w:w="851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pacing w:val="-2"/>
              <w:sz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z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vMerge/>
          <w:tcBorders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6"/>
            </w:rPr>
          </w:pPr>
        </w:p>
      </w:tc>
      <w:tc>
        <w:tcPr>
          <w:tcW w:w="851" w:type="dxa"/>
          <w:tcBorders>
            <w:top w:val="nil"/>
            <w:left w:val="nil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8"/>
            </w:rPr>
          </w:pPr>
          <w:r>
            <w:rPr>
              <w:sz w:val="28"/>
            </w:rPr>
            <w:t>Р</w:t>
          </w:r>
        </w:p>
      </w:tc>
      <w:tc>
        <w:tcPr>
          <w:tcW w:w="851" w:type="dxa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8"/>
            </w:rPr>
          </w:pPr>
        </w:p>
      </w:tc>
      <w:tc>
        <w:tcPr>
          <w:tcW w:w="1134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:rsidR="007F3B75" w:rsidRPr="00F57830" w:rsidRDefault="007F3B75" w:rsidP="009F5F2F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Третьяков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6"/>
            </w:rPr>
          </w:pPr>
        </w:p>
      </w:tc>
      <w:tc>
        <w:tcPr>
          <w:tcW w:w="2836" w:type="dxa"/>
          <w:gridSpan w:val="3"/>
          <w:vMerge w:val="restart"/>
          <w:tcBorders>
            <w:top w:val="nil"/>
            <w:left w:val="nil"/>
            <w:right w:val="nil"/>
          </w:tcBorders>
        </w:tcPr>
        <w:p w:rsidR="007F3B75" w:rsidRDefault="007F3B75" w:rsidP="009F5F2F">
          <w:pPr>
            <w:pStyle w:val="aa"/>
            <w:rPr>
              <w:sz w:val="28"/>
            </w:rPr>
          </w:pPr>
          <w:r>
            <w:rPr>
              <w:sz w:val="28"/>
            </w:rPr>
            <w:t>ОАО «Головной</w:t>
          </w:r>
        </w:p>
        <w:p w:rsidR="007F3B75" w:rsidRDefault="007F3B75" w:rsidP="007F3B75">
          <w:pPr>
            <w:pStyle w:val="aa"/>
            <w:tabs>
              <w:tab w:val="right" w:pos="2814"/>
            </w:tabs>
            <w:jc w:val="left"/>
            <w:rPr>
              <w:sz w:val="28"/>
            </w:rPr>
          </w:pPr>
          <w:r>
            <w:rPr>
              <w:sz w:val="28"/>
            </w:rPr>
            <w:t>Институт «ВНИПИЭТ"</w:t>
          </w:r>
          <w:r>
            <w:rPr>
              <w:vanish/>
              <w:sz w:val="28"/>
            </w:rPr>
            <w:t>97</w:t>
          </w: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Ефремова</w:t>
          </w: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tcBorders>
            <w:top w:val="nil"/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6"/>
            </w:rPr>
          </w:pPr>
          <w:r>
            <w:rPr>
              <w:sz w:val="26"/>
            </w:rPr>
            <w:t>Журнал контрольных кабелей</w:t>
          </w:r>
        </w:p>
      </w:tc>
      <w:tc>
        <w:tcPr>
          <w:tcW w:w="2836" w:type="dxa"/>
          <w:gridSpan w:val="3"/>
          <w:vMerge/>
          <w:tcBorders>
            <w:left w:val="nil"/>
            <w:right w:val="nil"/>
          </w:tcBorders>
        </w:tcPr>
        <w:p w:rsidR="007F3B75" w:rsidRDefault="007F3B75" w:rsidP="009F5F2F">
          <w:pPr>
            <w:pStyle w:val="aa"/>
            <w:jc w:val="right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1" w:type="dxa"/>
          <w:gridSpan w:val="2"/>
          <w:tcBorders>
            <w:top w:val="single" w:sz="6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7F3B75">
          <w:pPr>
            <w:pStyle w:val="aa"/>
            <w:jc w:val="left"/>
            <w:rPr>
              <w:sz w:val="22"/>
            </w:rPr>
          </w:pPr>
          <w:r>
            <w:rPr>
              <w:sz w:val="22"/>
            </w:rPr>
            <w:t>Мироненко</w:t>
          </w: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jc w:val="left"/>
          </w:pPr>
        </w:p>
      </w:tc>
      <w:tc>
        <w:tcPr>
          <w:tcW w:w="3969" w:type="dxa"/>
          <w:tcBorders>
            <w:top w:val="nil"/>
            <w:left w:val="nil"/>
            <w:bottom w:val="nil"/>
            <w:right w:val="single" w:sz="12" w:space="0" w:color="auto"/>
          </w:tcBorders>
        </w:tcPr>
        <w:p w:rsidR="007F3B75" w:rsidRDefault="007F3B75" w:rsidP="009F5F2F">
          <w:pPr>
            <w:pStyle w:val="aa"/>
            <w:rPr>
              <w:sz w:val="26"/>
            </w:rPr>
          </w:pPr>
          <w:r>
            <w:rPr>
              <w:sz w:val="26"/>
            </w:rPr>
            <w:t>(продолжение)</w:t>
          </w:r>
        </w:p>
      </w:tc>
      <w:tc>
        <w:tcPr>
          <w:tcW w:w="2836" w:type="dxa"/>
          <w:gridSpan w:val="3"/>
          <w:vMerge/>
          <w:tcBorders>
            <w:left w:val="nil"/>
            <w:bottom w:val="nil"/>
            <w:right w:val="nil"/>
          </w:tcBorders>
        </w:tcPr>
        <w:p w:rsidR="007F3B75" w:rsidRDefault="007F3B75" w:rsidP="009F5F2F">
          <w:pPr>
            <w:pStyle w:val="aa"/>
            <w:jc w:val="right"/>
            <w:rPr>
              <w:sz w:val="28"/>
            </w:rPr>
          </w:pPr>
        </w:p>
      </w:tc>
    </w:tr>
  </w:tbl>
  <w:p w:rsidR="007F3B75" w:rsidRPr="00F453BA" w:rsidRDefault="00302B5C" w:rsidP="00F453BA">
    <w:pPr>
      <w:pStyle w:val="aa"/>
    </w:pPr>
    <w:r w:rsidRPr="00302B5C">
      <w:rPr>
        <w:rFonts w:ascii="Arial CYR" w:hAnsi="Arial CY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left:0;text-align:left;margin-left:17pt;margin-top:399.15pt;width:56.7pt;height:184.25pt;z-index:251664384;mso-position-horizontal-relative:page;mso-position-vertical-relative:page" o:allowincell="f" filled="f">
          <v:textbox style="mso-next-textbox:#_x0000_s2086" inset="0,0,0,0">
            <w:txbxContent>
              <w:tbl>
                <w:tblPr>
                  <w:tblW w:w="0" w:type="auto"/>
                  <w:tblInd w:w="91" w:type="dxa"/>
                  <w:tblBorders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283"/>
                  <w:gridCol w:w="284"/>
                  <w:gridCol w:w="284"/>
                </w:tblGrid>
                <w:tr w:rsidR="007F3B75">
                  <w:trPr>
                    <w:cantSplit/>
                    <w:trHeight w:val="556"/>
                  </w:trPr>
                  <w:tc>
                    <w:tcPr>
                      <w:tcW w:w="284" w:type="dxa"/>
                      <w:vMerge w:val="restart"/>
                      <w:textDirection w:val="btLr"/>
                      <w:vAlign w:val="center"/>
                    </w:tcPr>
                    <w:p w:rsidR="007F3B75" w:rsidRDefault="007F3B75">
                      <w:pPr>
                        <w:spacing w:line="180" w:lineRule="exact"/>
                        <w:rPr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 xml:space="preserve">  Согласовано</w:t>
                      </w: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825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1134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1132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</w:tbl>
              <w:p w:rsidR="007F3B75" w:rsidRDefault="007F3B75" w:rsidP="00F453BA"/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85" type="#_x0000_t202" style="position:absolute;left:0;text-align:left;margin-left:56.15pt;margin-top:756.4pt;width:12.8pt;height:65.15pt;z-index:251663360;mso-position-horizontal-relative:page;mso-position-vertical-relative:page" o:allowincell="f" stroked="f">
          <v:textbox style="layout-flow:vertical;mso-layout-flow-alt:bottom-to-top;mso-next-textbox:#_x0000_s2085" inset="0,0,0,0">
            <w:txbxContent>
              <w:p w:rsidR="007F3B75" w:rsidRDefault="007F3B75" w:rsidP="00F453BA">
                <w:pPr>
                  <w:pStyle w:val="aa"/>
                  <w:rPr>
                    <w:rFonts w:ascii="Arial" w:hAnsi="Arial"/>
                    <w:sz w:val="20"/>
                  </w:rPr>
                </w:pP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84" type="#_x0000_t202" style="position:absolute;left:0;text-align:left;margin-left:41.4pt;margin-top:756.1pt;width:11.3pt;height:68.05pt;z-index:251662336;mso-position-horizontal-relative:page;mso-position-vertical-relative:page" o:allowincell="f" stroked="f">
          <v:textbox style="layout-flow:vertical;mso-layout-flow-alt:bottom-to-top;mso-next-textbox:#_x0000_s2084" inset="0,0,0,0">
            <w:txbxContent>
              <w:p w:rsidR="007F3B75" w:rsidRDefault="007F3B75" w:rsidP="00F453BA">
                <w:pPr>
                  <w:pStyle w:val="aa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Инв. № подл.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83" type="#_x0000_t202" style="position:absolute;left:0;text-align:left;margin-left:42.15pt;margin-top:669.65pt;width:10.55pt;height:68.05pt;z-index:251661312;mso-position-horizontal-relative:page;mso-position-vertical-relative:page" o:allowincell="f" stroked="f">
          <v:textbox style="layout-flow:vertical;mso-layout-flow-alt:bottom-to-top;mso-next-textbox:#_x0000_s2083" inset="0,0,0,0">
            <w:txbxContent>
              <w:p w:rsidR="007F3B75" w:rsidRDefault="007F3B75" w:rsidP="00F453BA">
                <w:pPr>
                  <w:pStyle w:val="aa"/>
                  <w:rPr>
                    <w:rFonts w:ascii="Arial" w:hAnsi="Arial"/>
                    <w:sz w:val="20"/>
                  </w:rPr>
                </w:pPr>
                <w:proofErr w:type="spellStart"/>
                <w:r>
                  <w:rPr>
                    <w:rFonts w:ascii="Arial" w:hAnsi="Arial"/>
                    <w:sz w:val="20"/>
                  </w:rPr>
                  <w:t>Подп</w:t>
                </w:r>
                <w:proofErr w:type="spellEnd"/>
                <w:r>
                  <w:rPr>
                    <w:rFonts w:ascii="Arial" w:hAnsi="Arial"/>
                    <w:sz w:val="20"/>
                  </w:rPr>
                  <w:t>. и дата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82" type="#_x0000_t202" style="position:absolute;left:0;text-align:left;margin-left:41.4pt;margin-top:584pt;width:11.3pt;height:68.05pt;z-index:251660288;mso-position-horizontal-relative:page;mso-position-vertical-relative:page" o:allowincell="f" filled="f" stroked="f">
          <v:textbox style="layout-flow:vertical;mso-layout-flow-alt:bottom-to-top;mso-next-textbox:#_x0000_s2082" inset="0,0,0,0">
            <w:txbxContent>
              <w:p w:rsidR="007F3B75" w:rsidRDefault="007F3B75" w:rsidP="00F453BA">
                <w:pPr>
                  <w:pStyle w:val="aa"/>
                  <w:rPr>
                    <w:rFonts w:ascii="Arial" w:hAnsi="Arial"/>
                    <w:sz w:val="20"/>
                  </w:rPr>
                </w:pPr>
                <w:proofErr w:type="spellStart"/>
                <w:r>
                  <w:rPr>
                    <w:rFonts w:ascii="Arial" w:hAnsi="Arial"/>
                    <w:sz w:val="20"/>
                  </w:rPr>
                  <w:t>Взам.инв</w:t>
                </w:r>
                <w:proofErr w:type="spellEnd"/>
                <w:r>
                  <w:rPr>
                    <w:rFonts w:ascii="Arial" w:hAnsi="Arial"/>
                    <w:sz w:val="20"/>
                  </w:rPr>
                  <w:t>. №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group id="_x0000_s2075" style="position:absolute;left:0;text-align:left;margin-left:39.7pt;margin-top:583.75pt;width:34pt;height:241pt;z-index:251659264;mso-position-horizontal-relative:page;mso-position-vertical-relative:page" coordorigin=",720" coordsize="20000,19280" o:allowincell="f">
          <v:line id="_x0000_s2076" style="position:absolute;flip:x" from="0,19996" to="20000,20000" strokeweight="1.5pt">
            <v:stroke startarrowwidth="narrow" startarrowlength="short" endarrowwidth="narrow" endarrowlength="short"/>
          </v:line>
          <v:line id="_x0000_s2077" style="position:absolute;flip:y" from="0,720" to="29,20000" strokeweight="1.5pt">
            <v:stroke startarrowwidth="narrow" startarrowlength="short" endarrowwidth="narrow" endarrowlength="short"/>
          </v:line>
          <v:line id="_x0000_s2078" style="position:absolute;flip:y" from="8324,720" to="8353,20000" strokeweight="1.5pt">
            <v:stroke startarrowwidth="narrow" startarrowlength="short" endarrowwidth="narrow" endarrowlength="short"/>
          </v:line>
          <v:line id="_x0000_s2079" style="position:absolute" from="0,14328" to="20000,14332" strokeweight="1.5pt">
            <v:stroke startarrowwidth="narrow" startarrowlength="short" endarrowwidth="narrow" endarrowlength="short"/>
          </v:line>
          <v:line id="_x0000_s2080" style="position:absolute" from="0,6388" to="20000,6392" strokeweight="1.5pt">
            <v:stroke startarrowwidth="narrow" startarrowlength="short" endarrowwidth="narrow" endarrowlength="short"/>
          </v:line>
          <v:line id="_x0000_s2081" style="position:absolute" from="0,720" to="20000,724" strokeweight="1.5pt">
            <v:stroke startarrowwidth="narrow" startarrowlength="short" endarrowwidth="narrow" endarrowlength="short"/>
          </v:line>
          <w10:wrap anchorx="page" anchory="page"/>
          <w10:anchorlock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1" w:type="dxa"/>
      <w:tblInd w:w="1091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3" w:type="dxa"/>
        <w:right w:w="3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7F3B75">
      <w:trPr>
        <w:cantSplit/>
        <w:trHeight w:hRule="exact" w:val="520"/>
      </w:trPr>
      <w:tc>
        <w:tcPr>
          <w:tcW w:w="10491" w:type="dxa"/>
          <w:gridSpan w:val="10"/>
          <w:tcBorders>
            <w:top w:val="nil"/>
            <w:left w:val="nil"/>
            <w:bottom w:val="nil"/>
            <w:right w:val="nil"/>
          </w:tcBorders>
        </w:tcPr>
        <w:p w:rsidR="007F3B75" w:rsidRDefault="007F3B75">
          <w:pPr>
            <w:pStyle w:val="aa"/>
          </w:pPr>
        </w:p>
      </w:tc>
    </w:tr>
    <w:tr w:rsidR="007F3B75">
      <w:trPr>
        <w:cantSplit/>
        <w:trHeight w:hRule="exact" w:val="520"/>
      </w:trPr>
      <w:tc>
        <w:tcPr>
          <w:tcW w:w="10491" w:type="dxa"/>
          <w:gridSpan w:val="10"/>
          <w:tcBorders>
            <w:top w:val="nil"/>
            <w:left w:val="nil"/>
            <w:bottom w:val="nil"/>
            <w:right w:val="nil"/>
          </w:tcBorders>
        </w:tcPr>
        <w:p w:rsidR="007F3B75" w:rsidRDefault="007F3B75">
          <w:pPr>
            <w:pStyle w:val="aa"/>
            <w:ind w:left="1440"/>
          </w:pPr>
        </w:p>
      </w:tc>
    </w:tr>
    <w:tr w:rsidR="007F3B75">
      <w:trPr>
        <w:cantSplit/>
        <w:trHeight w:hRule="exact" w:val="520"/>
      </w:trPr>
      <w:tc>
        <w:tcPr>
          <w:tcW w:w="8506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7F3B75" w:rsidRDefault="007F3B75">
          <w:pPr>
            <w:pStyle w:val="aa"/>
            <w:spacing w:before="120"/>
            <w:jc w:val="right"/>
            <w:rPr>
              <w:sz w:val="28"/>
            </w:rPr>
          </w:pPr>
        </w:p>
      </w:tc>
      <w:tc>
        <w:tcPr>
          <w:tcW w:w="1985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F3B75" w:rsidRDefault="007F3B75">
          <w:pPr>
            <w:pStyle w:val="aa"/>
            <w:spacing w:before="120"/>
            <w:jc w:val="left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nil"/>
            <w:right w:val="nil"/>
          </w:tcBorders>
          <w:vAlign w:val="center"/>
        </w:tcPr>
        <w:p w:rsidR="007F3B75" w:rsidRDefault="00363E4B">
          <w:pPr>
            <w:pStyle w:val="aa"/>
            <w:rPr>
              <w:sz w:val="28"/>
            </w:rPr>
          </w:pPr>
          <w:r>
            <w:rPr>
              <w:spacing w:val="20"/>
              <w:sz w:val="28"/>
            </w:rPr>
            <w:t>0708-1</w:t>
          </w:r>
          <w:r w:rsidR="007F3B75">
            <w:rPr>
              <w:spacing w:val="20"/>
              <w:sz w:val="28"/>
            </w:rPr>
            <w:t>-ЭМ</w:t>
          </w:r>
          <w:r w:rsidR="00870118">
            <w:rPr>
              <w:spacing w:val="20"/>
              <w:sz w:val="28"/>
            </w:rPr>
            <w:t>1</w:t>
          </w:r>
        </w:p>
      </w:tc>
    </w:tr>
    <w:tr w:rsidR="007F3B75">
      <w:trPr>
        <w:cantSplit/>
        <w:trHeight w:hRule="exact" w:val="284"/>
      </w:trPr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/>
          <w:tcBorders>
            <w:left w:val="nil"/>
            <w:bottom w:val="nil"/>
            <w:right w:val="nil"/>
          </w:tcBorders>
        </w:tcPr>
        <w:p w:rsidR="007F3B75" w:rsidRDefault="007F3B75">
          <w:pPr>
            <w:pStyle w:val="aa"/>
            <w:rPr>
              <w:spacing w:val="20"/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nil"/>
            <w:right w:val="nil"/>
          </w:tcBorders>
          <w:vAlign w:val="center"/>
        </w:tcPr>
        <w:p w:rsidR="007F3B75" w:rsidRDefault="00363E4B" w:rsidP="00363E4B">
          <w:pPr>
            <w:pStyle w:val="aa"/>
            <w:jc w:val="left"/>
            <w:rPr>
              <w:sz w:val="28"/>
            </w:rPr>
          </w:pPr>
          <w:r>
            <w:rPr>
              <w:sz w:val="28"/>
            </w:rPr>
            <w:t xml:space="preserve">              ОАО «Головной институт «ВНИПИЭТ»</w:t>
          </w:r>
        </w:p>
      </w:tc>
    </w:tr>
    <w:tr w:rsidR="007F3B75">
      <w:trPr>
        <w:cantSplit/>
        <w:trHeight w:hRule="exact" w:val="284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</w:pPr>
        </w:p>
      </w:tc>
      <w:tc>
        <w:tcPr>
          <w:tcW w:w="6805" w:type="dxa"/>
          <w:gridSpan w:val="4"/>
          <w:vMerge/>
          <w:tcBorders>
            <w:left w:val="nil"/>
            <w:right w:val="nil"/>
          </w:tcBorders>
        </w:tcPr>
        <w:p w:rsidR="007F3B75" w:rsidRDefault="007F3B75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pacing w:val="-2"/>
              <w:sz w:val="18"/>
            </w:rPr>
          </w:pPr>
          <w:proofErr w:type="spellStart"/>
          <w:r>
            <w:rPr>
              <w:spacing w:val="-2"/>
              <w:sz w:val="18"/>
            </w:rPr>
            <w:t>Изм</w:t>
          </w:r>
          <w:proofErr w:type="spellEnd"/>
          <w:r>
            <w:rPr>
              <w:spacing w:val="-2"/>
              <w:sz w:val="18"/>
            </w:rPr>
            <w:t>.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rPr>
              <w:spacing w:val="-2"/>
              <w:sz w:val="18"/>
            </w:rPr>
          </w:pPr>
          <w:proofErr w:type="spellStart"/>
          <w:r>
            <w:rPr>
              <w:spacing w:val="-6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rPr>
              <w:sz w:val="18"/>
            </w:rPr>
          </w:pPr>
          <w:r>
            <w:rPr>
              <w:sz w:val="18"/>
            </w:rPr>
            <w:t>№док.</w:t>
          </w:r>
        </w:p>
      </w:tc>
      <w:tc>
        <w:tcPr>
          <w:tcW w:w="851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z w:val="18"/>
            </w:rPr>
          </w:pPr>
          <w:proofErr w:type="spellStart"/>
          <w:r>
            <w:rPr>
              <w:sz w:val="18"/>
            </w:rPr>
            <w:t>Подп</w:t>
          </w:r>
          <w:proofErr w:type="spellEnd"/>
          <w:r>
            <w:rPr>
              <w:sz w:val="18"/>
            </w:rPr>
            <w:t>.</w:t>
          </w:r>
        </w:p>
      </w:tc>
      <w:tc>
        <w:tcPr>
          <w:tcW w:w="567" w:type="dxa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spacing w:before="40"/>
            <w:ind w:left="57"/>
            <w:rPr>
              <w:sz w:val="18"/>
            </w:rPr>
          </w:pPr>
          <w:r>
            <w:rPr>
              <w:sz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nil"/>
            <w:bottom w:val="single" w:sz="12" w:space="0" w:color="auto"/>
            <w:right w:val="nil"/>
          </w:tcBorders>
        </w:tcPr>
        <w:p w:rsidR="007F3B75" w:rsidRDefault="007F3B75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363E4B" w:rsidP="00363E4B">
          <w:pPr>
            <w:pStyle w:val="aa"/>
            <w:jc w:val="left"/>
            <w:rPr>
              <w:spacing w:val="-2"/>
              <w:sz w:val="22"/>
            </w:rPr>
          </w:pPr>
          <w:proofErr w:type="spellStart"/>
          <w:r>
            <w:rPr>
              <w:spacing w:val="-2"/>
              <w:sz w:val="22"/>
            </w:rPr>
            <w:t>Разработ</w:t>
          </w:r>
          <w:proofErr w:type="spell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F55DAA" w:rsidP="00227858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 xml:space="preserve">Марченко </w:t>
          </w:r>
          <w:proofErr w:type="spellStart"/>
          <w:r>
            <w:rPr>
              <w:sz w:val="22"/>
            </w:rPr>
            <w:t>Марченко</w:t>
          </w:r>
          <w:proofErr w:type="spellEnd"/>
          <w:r>
            <w:rPr>
              <w:sz w:val="22"/>
            </w:rPr>
            <w:t xml:space="preserve"> </w:t>
          </w:r>
          <w:r w:rsidR="00363E4B">
            <w:rPr>
              <w:sz w:val="22"/>
            </w:rPr>
            <w:t>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63E4B" w:rsidRDefault="00363E4B">
          <w:pPr>
            <w:pStyle w:val="aa"/>
            <w:rPr>
              <w:sz w:val="26"/>
            </w:rPr>
          </w:pPr>
        </w:p>
        <w:p w:rsidR="007F3B75" w:rsidRDefault="00363E4B">
          <w:pPr>
            <w:pStyle w:val="aa"/>
            <w:rPr>
              <w:sz w:val="26"/>
            </w:rPr>
          </w:pPr>
          <w:r>
            <w:rPr>
              <w:sz w:val="26"/>
            </w:rPr>
            <w:t>Здание 1</w:t>
          </w:r>
        </w:p>
        <w:p w:rsidR="007F3B75" w:rsidRPr="00A73F9B" w:rsidRDefault="007F3B75">
          <w:pPr>
            <w:pStyle w:val="aa"/>
            <w:rPr>
              <w:sz w:val="26"/>
              <w:lang w:val="en-US"/>
            </w:rPr>
          </w:pPr>
          <w:r>
            <w:rPr>
              <w:sz w:val="26"/>
            </w:rPr>
            <w:br/>
          </w:r>
        </w:p>
      </w:tc>
      <w:tc>
        <w:tcPr>
          <w:tcW w:w="851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</w:pPr>
          <w: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</w:pPr>
          <w:r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</w:tcPr>
        <w:p w:rsidR="007F3B75" w:rsidRDefault="00302B5C">
          <w:pPr>
            <w:pStyle w:val="aa"/>
          </w:pPr>
          <w:r>
            <w:fldChar w:fldCharType="begin"/>
          </w:r>
          <w:r w:rsidR="007F3B75">
            <w:instrText xml:space="preserve"> ASK InventNomer  \* MERGEFORMAT </w:instrText>
          </w:r>
          <w:r>
            <w:fldChar w:fldCharType="separate"/>
          </w:r>
          <w:bookmarkStart w:id="0" w:name="InventNomer"/>
          <w:r w:rsidR="007F3B75">
            <w:t>00-*****</w:t>
          </w:r>
          <w:bookmarkEnd w:id="0"/>
          <w:r>
            <w:fldChar w:fldCharType="end"/>
          </w:r>
          <w:r w:rsidR="007F3B75">
            <w:t>Листов</w:t>
          </w: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363E4B" w:rsidP="00363E4B">
          <w:pPr>
            <w:pStyle w:val="aa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Pr="00F55DAA" w:rsidRDefault="00F55DAA" w:rsidP="007975F6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Смирнов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vMerge/>
          <w:tcBorders>
            <w:left w:val="nil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6"/>
            </w:rPr>
          </w:pPr>
        </w:p>
      </w:tc>
      <w:tc>
        <w:tcPr>
          <w:tcW w:w="851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8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</w:tcPr>
        <w:p w:rsidR="007F3B75" w:rsidRDefault="007F3B75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F3B75" w:rsidRDefault="00363E4B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 xml:space="preserve">Н. отд. 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Default="00363E4B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Белов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vMerge/>
          <w:tcBorders>
            <w:left w:val="nil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6"/>
            </w:rPr>
          </w:pPr>
        </w:p>
      </w:tc>
      <w:tc>
        <w:tcPr>
          <w:tcW w:w="851" w:type="dxa"/>
          <w:tcBorders>
            <w:top w:val="nil"/>
            <w:left w:val="nil"/>
            <w:bottom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8"/>
            </w:rPr>
          </w:pPr>
          <w:r>
            <w:rPr>
              <w:sz w:val="28"/>
            </w:rPr>
            <w:t>Р</w:t>
          </w:r>
        </w:p>
      </w:tc>
      <w:tc>
        <w:tcPr>
          <w:tcW w:w="851" w:type="dxa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F3B75" w:rsidRDefault="00F82E71">
          <w:pPr>
            <w:pStyle w:val="aa"/>
            <w:rPr>
              <w:sz w:val="28"/>
            </w:rPr>
          </w:pPr>
          <w:r>
            <w:rPr>
              <w:sz w:val="28"/>
            </w:rPr>
            <w:t>16</w:t>
          </w:r>
        </w:p>
      </w:tc>
      <w:tc>
        <w:tcPr>
          <w:tcW w:w="1134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:rsidR="007F3B75" w:rsidRPr="00F57830" w:rsidRDefault="007F3B75">
          <w:pPr>
            <w:pStyle w:val="aa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7F3B75" w:rsidRPr="00D57EF8" w:rsidRDefault="007F3B75">
          <w:pPr>
            <w:pStyle w:val="aa"/>
            <w:ind w:left="28"/>
            <w:jc w:val="left"/>
            <w:rPr>
              <w:spacing w:val="-2"/>
              <w:sz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</w:tcPr>
        <w:p w:rsidR="007F3B75" w:rsidRPr="00A73F9B" w:rsidRDefault="007F3B75">
          <w:pPr>
            <w:pStyle w:val="aa"/>
            <w:ind w:left="28"/>
            <w:jc w:val="left"/>
            <w:rPr>
              <w:sz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rPr>
              <w:sz w:val="26"/>
            </w:rPr>
          </w:pPr>
        </w:p>
      </w:tc>
      <w:tc>
        <w:tcPr>
          <w:tcW w:w="2836" w:type="dxa"/>
          <w:gridSpan w:val="3"/>
          <w:vMerge w:val="restart"/>
          <w:tcBorders>
            <w:top w:val="nil"/>
            <w:left w:val="nil"/>
            <w:right w:val="nil"/>
          </w:tcBorders>
        </w:tcPr>
        <w:p w:rsidR="007F3B75" w:rsidRDefault="007F3B75">
          <w:pPr>
            <w:pStyle w:val="aa"/>
            <w:rPr>
              <w:sz w:val="28"/>
            </w:rPr>
          </w:pPr>
          <w:r>
            <w:rPr>
              <w:sz w:val="28"/>
            </w:rPr>
            <w:t>ОАО «Головной</w:t>
          </w:r>
          <w:r>
            <w:rPr>
              <w:sz w:val="28"/>
            </w:rPr>
            <w:br/>
            <w:t>институт«ВНИПИЭТ»</w:t>
          </w:r>
        </w:p>
        <w:p w:rsidR="007F3B75" w:rsidRDefault="007F3B75">
          <w:pPr>
            <w:pStyle w:val="aa"/>
            <w:jc w:val="right"/>
            <w:rPr>
              <w:sz w:val="28"/>
            </w:rPr>
          </w:pPr>
          <w:r>
            <w:rPr>
              <w:vanish/>
              <w:sz w:val="28"/>
            </w:rPr>
            <w:t>97</w:t>
          </w: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363E4B">
          <w:pPr>
            <w:pStyle w:val="aa"/>
            <w:ind w:left="28"/>
            <w:jc w:val="left"/>
            <w:rPr>
              <w:spacing w:val="-2"/>
              <w:sz w:val="22"/>
            </w:rPr>
          </w:pPr>
          <w:r>
            <w:rPr>
              <w:spacing w:val="-2"/>
              <w:sz w:val="22"/>
            </w:rPr>
            <w:t>Н. контр.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F55DAA">
          <w:pPr>
            <w:pStyle w:val="aa"/>
            <w:ind w:left="28"/>
            <w:jc w:val="left"/>
            <w:rPr>
              <w:sz w:val="22"/>
            </w:rPr>
          </w:pPr>
          <w:r>
            <w:rPr>
              <w:sz w:val="22"/>
            </w:rPr>
            <w:t>Чекур</w:t>
          </w: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tcBorders>
            <w:top w:val="nil"/>
            <w:left w:val="nil"/>
            <w:bottom w:val="nil"/>
            <w:right w:val="single" w:sz="12" w:space="0" w:color="auto"/>
          </w:tcBorders>
        </w:tcPr>
        <w:p w:rsidR="007F3B75" w:rsidRDefault="00870118">
          <w:pPr>
            <w:pStyle w:val="aa"/>
            <w:rPr>
              <w:sz w:val="26"/>
            </w:rPr>
          </w:pPr>
          <w:r>
            <w:rPr>
              <w:sz w:val="26"/>
            </w:rPr>
            <w:t xml:space="preserve">Журнал силовых </w:t>
          </w:r>
          <w:r w:rsidR="007F3B75">
            <w:rPr>
              <w:sz w:val="26"/>
            </w:rPr>
            <w:t>кабелей</w:t>
          </w:r>
        </w:p>
      </w:tc>
      <w:tc>
        <w:tcPr>
          <w:tcW w:w="2836" w:type="dxa"/>
          <w:gridSpan w:val="3"/>
          <w:vMerge/>
          <w:tcBorders>
            <w:left w:val="nil"/>
            <w:right w:val="nil"/>
          </w:tcBorders>
        </w:tcPr>
        <w:p w:rsidR="007F3B75" w:rsidRDefault="007F3B75">
          <w:pPr>
            <w:pStyle w:val="aa"/>
            <w:jc w:val="right"/>
            <w:rPr>
              <w:sz w:val="28"/>
            </w:rPr>
          </w:pPr>
        </w:p>
      </w:tc>
    </w:tr>
    <w:tr w:rsidR="007F3B75">
      <w:trPr>
        <w:cantSplit/>
        <w:trHeight w:hRule="exact" w:val="284"/>
      </w:trPr>
      <w:tc>
        <w:tcPr>
          <w:tcW w:w="1134" w:type="dxa"/>
          <w:gridSpan w:val="2"/>
          <w:tcBorders>
            <w:top w:val="single" w:sz="6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ind w:left="28"/>
            <w:jc w:val="left"/>
            <w:rPr>
              <w:spacing w:val="-2"/>
              <w:sz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 w:rsidP="007F3B75">
          <w:pPr>
            <w:pStyle w:val="aa"/>
            <w:jc w:val="left"/>
            <w:rPr>
              <w:sz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</w:tcPr>
        <w:p w:rsidR="007F3B75" w:rsidRDefault="007F3B75">
          <w:pPr>
            <w:pStyle w:val="aa"/>
            <w:jc w:val="left"/>
          </w:pPr>
        </w:p>
      </w:tc>
      <w:tc>
        <w:tcPr>
          <w:tcW w:w="3969" w:type="dxa"/>
          <w:tcBorders>
            <w:top w:val="nil"/>
            <w:left w:val="nil"/>
            <w:bottom w:val="nil"/>
            <w:right w:val="single" w:sz="12" w:space="0" w:color="auto"/>
          </w:tcBorders>
        </w:tcPr>
        <w:p w:rsidR="007F3B75" w:rsidRPr="003A5CD2" w:rsidRDefault="007F3B75" w:rsidP="003A5CD2">
          <w:pPr>
            <w:pStyle w:val="aa"/>
            <w:jc w:val="left"/>
            <w:rPr>
              <w:sz w:val="26"/>
            </w:rPr>
          </w:pPr>
        </w:p>
      </w:tc>
      <w:tc>
        <w:tcPr>
          <w:tcW w:w="2836" w:type="dxa"/>
          <w:gridSpan w:val="3"/>
          <w:vMerge/>
          <w:tcBorders>
            <w:left w:val="nil"/>
            <w:bottom w:val="nil"/>
            <w:right w:val="nil"/>
          </w:tcBorders>
        </w:tcPr>
        <w:p w:rsidR="007F3B75" w:rsidRDefault="007F3B75">
          <w:pPr>
            <w:pStyle w:val="aa"/>
            <w:jc w:val="right"/>
            <w:rPr>
              <w:sz w:val="28"/>
            </w:rPr>
          </w:pPr>
        </w:p>
      </w:tc>
    </w:tr>
  </w:tbl>
  <w:p w:rsidR="007F3B75" w:rsidRDefault="00302B5C">
    <w:pPr>
      <w:pStyle w:val="aa"/>
    </w:pPr>
    <w:r w:rsidRPr="00302B5C">
      <w:rPr>
        <w:rFonts w:ascii="Arial CYR" w:hAnsi="Arial CY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left:0;text-align:left;margin-left:17pt;margin-top:399.15pt;width:56.7pt;height:184.25pt;z-index:251658240;mso-position-horizontal-relative:page;mso-position-vertical-relative:page" o:allowincell="f" filled="f">
          <v:textbox style="mso-next-textbox:#_x0000_s2069" inset="0,0,0,0">
            <w:txbxContent>
              <w:tbl>
                <w:tblPr>
                  <w:tblW w:w="0" w:type="auto"/>
                  <w:tblInd w:w="91" w:type="dxa"/>
                  <w:tblBorders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283"/>
                  <w:gridCol w:w="284"/>
                  <w:gridCol w:w="284"/>
                </w:tblGrid>
                <w:tr w:rsidR="007F3B75">
                  <w:trPr>
                    <w:cantSplit/>
                    <w:trHeight w:val="556"/>
                  </w:trPr>
                  <w:tc>
                    <w:tcPr>
                      <w:tcW w:w="284" w:type="dxa"/>
                      <w:vMerge w:val="restart"/>
                      <w:textDirection w:val="btLr"/>
                      <w:vAlign w:val="center"/>
                    </w:tcPr>
                    <w:p w:rsidR="007F3B75" w:rsidRDefault="007F3B75">
                      <w:pPr>
                        <w:spacing w:line="180" w:lineRule="exact"/>
                        <w:rPr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 xml:space="preserve">  Согласовано</w:t>
                      </w: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825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1134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  <w:tr w:rsidR="007F3B75">
                  <w:trPr>
                    <w:cantSplit/>
                    <w:trHeight w:val="1132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7F3B75" w:rsidRDefault="007F3B75">
                      <w:pPr>
                        <w:ind w:left="113" w:right="113"/>
                      </w:pPr>
                    </w:p>
                  </w:tc>
                  <w:tc>
                    <w:tcPr>
                      <w:tcW w:w="283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284" w:type="dxa"/>
                      <w:textDirection w:val="btLr"/>
                      <w:vAlign w:val="center"/>
                    </w:tcPr>
                    <w:p w:rsidR="007F3B75" w:rsidRDefault="007F3B75">
                      <w:pPr>
                        <w:pStyle w:val="aa"/>
                        <w:jc w:val="left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</w:tr>
              </w:tbl>
              <w:p w:rsidR="007F3B75" w:rsidRDefault="007F3B75"/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68" type="#_x0000_t202" style="position:absolute;left:0;text-align:left;margin-left:56.15pt;margin-top:756.4pt;width:12.8pt;height:65.15pt;z-index:251657216;mso-position-horizontal-relative:page;mso-position-vertical-relative:page" o:allowincell="f" stroked="f">
          <v:textbox style="layout-flow:vertical;mso-layout-flow-alt:bottom-to-top;mso-next-textbox:#_x0000_s2068" inset="0,0,0,0">
            <w:txbxContent>
              <w:p w:rsidR="00B26631" w:rsidRPr="00DB7DE7" w:rsidRDefault="00B26631" w:rsidP="00B26631">
                <w:r>
                  <w:rPr>
                    <w:szCs w:val="24"/>
                  </w:rPr>
                  <w:t>14-00955</w:t>
                </w:r>
              </w:p>
              <w:p w:rsidR="007F3B75" w:rsidRDefault="007F3B75">
                <w:pPr>
                  <w:pStyle w:val="aa"/>
                  <w:rPr>
                    <w:rFonts w:ascii="Arial" w:hAnsi="Arial"/>
                    <w:sz w:val="20"/>
                  </w:rPr>
                </w:pP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67" type="#_x0000_t202" style="position:absolute;left:0;text-align:left;margin-left:41.4pt;margin-top:756.1pt;width:11.3pt;height:68.05pt;z-index:251656192;mso-position-horizontal-relative:page;mso-position-vertical-relative:page" o:allowincell="f" stroked="f">
          <v:textbox style="layout-flow:vertical;mso-layout-flow-alt:bottom-to-top;mso-next-textbox:#_x0000_s2067" inset="0,0,0,0">
            <w:txbxContent>
              <w:p w:rsidR="007F3B75" w:rsidRDefault="007F3B75">
                <w:pPr>
                  <w:pStyle w:val="aa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Инв. № подл.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66" type="#_x0000_t202" style="position:absolute;left:0;text-align:left;margin-left:42.15pt;margin-top:669.65pt;width:10.55pt;height:68.05pt;z-index:251655168;mso-position-horizontal-relative:page;mso-position-vertical-relative:page" o:allowincell="f" stroked="f">
          <v:textbox style="layout-flow:vertical;mso-layout-flow-alt:bottom-to-top;mso-next-textbox:#_x0000_s2066" inset="0,0,0,0">
            <w:txbxContent>
              <w:p w:rsidR="007F3B75" w:rsidRDefault="007F3B75">
                <w:pPr>
                  <w:pStyle w:val="aa"/>
                  <w:rPr>
                    <w:rFonts w:ascii="Arial" w:hAnsi="Arial"/>
                    <w:sz w:val="20"/>
                  </w:rPr>
                </w:pPr>
                <w:proofErr w:type="spellStart"/>
                <w:r>
                  <w:rPr>
                    <w:rFonts w:ascii="Arial" w:hAnsi="Arial"/>
                    <w:sz w:val="20"/>
                  </w:rPr>
                  <w:t>Подп</w:t>
                </w:r>
                <w:proofErr w:type="spellEnd"/>
                <w:r>
                  <w:rPr>
                    <w:rFonts w:ascii="Arial" w:hAnsi="Arial"/>
                    <w:sz w:val="20"/>
                  </w:rPr>
                  <w:t>. и дата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shape id="_x0000_s2065" type="#_x0000_t202" style="position:absolute;left:0;text-align:left;margin-left:41.4pt;margin-top:584pt;width:11.3pt;height:68.05pt;z-index:251654144;mso-position-horizontal-relative:page;mso-position-vertical-relative:page" o:allowincell="f" filled="f" stroked="f">
          <v:textbox style="layout-flow:vertical;mso-layout-flow-alt:bottom-to-top;mso-next-textbox:#_x0000_s2065" inset="0,0,0,0">
            <w:txbxContent>
              <w:p w:rsidR="007F3B75" w:rsidRDefault="007F3B75">
                <w:pPr>
                  <w:pStyle w:val="aa"/>
                  <w:rPr>
                    <w:rFonts w:ascii="Arial" w:hAnsi="Arial"/>
                    <w:sz w:val="20"/>
                  </w:rPr>
                </w:pPr>
                <w:proofErr w:type="spellStart"/>
                <w:r>
                  <w:rPr>
                    <w:rFonts w:ascii="Arial" w:hAnsi="Arial"/>
                    <w:sz w:val="20"/>
                  </w:rPr>
                  <w:t>Взам.инв</w:t>
                </w:r>
                <w:proofErr w:type="spellEnd"/>
                <w:r>
                  <w:rPr>
                    <w:rFonts w:ascii="Arial" w:hAnsi="Arial"/>
                    <w:sz w:val="20"/>
                  </w:rPr>
                  <w:t>. №</w:t>
                </w:r>
              </w:p>
            </w:txbxContent>
          </v:textbox>
          <w10:wrap anchorx="page" anchory="page"/>
          <w10:anchorlock/>
        </v:shape>
      </w:pict>
    </w:r>
    <w:r w:rsidRPr="00302B5C">
      <w:rPr>
        <w:rFonts w:ascii="Arial CYR" w:hAnsi="Arial CYR"/>
        <w:noProof/>
      </w:rPr>
      <w:pict>
        <v:group id="_x0000_s2049" style="position:absolute;left:0;text-align:left;margin-left:39.7pt;margin-top:583.75pt;width:34pt;height:241pt;z-index:251651072;mso-position-horizontal-relative:page;mso-position-vertical-relative:page" coordorigin=",720" coordsize="20000,19280" o:allowincell="f">
          <v:line id="_x0000_s2050" style="position:absolute;flip:x" from="0,19996" to="20000,20000" strokeweight="1.5pt">
            <v:stroke startarrowwidth="narrow" startarrowlength="short" endarrowwidth="narrow" endarrowlength="short"/>
          </v:line>
          <v:line id="_x0000_s2051" style="position:absolute;flip:y" from="0,720" to="29,20000" strokeweight="1.5pt">
            <v:stroke startarrowwidth="narrow" startarrowlength="short" endarrowwidth="narrow" endarrowlength="short"/>
          </v:line>
          <v:line id="_x0000_s2052" style="position:absolute;flip:y" from="8324,720" to="8353,20000" strokeweight="1.5pt">
            <v:stroke startarrowwidth="narrow" startarrowlength="short" endarrowwidth="narrow" endarrowlength="short"/>
          </v:line>
          <v:line id="_x0000_s2053" style="position:absolute" from="0,14328" to="20000,14332" strokeweight="1.5pt">
            <v:stroke startarrowwidth="narrow" startarrowlength="short" endarrowwidth="narrow" endarrowlength="short"/>
          </v:line>
          <v:line id="_x0000_s2054" style="position:absolute" from="0,6388" to="20000,6392" strokeweight="1.5pt">
            <v:stroke startarrowwidth="narrow" startarrowlength="short" endarrowwidth="narrow" endarrowlength="short"/>
          </v:line>
          <v:line id="_x0000_s2055" style="position:absolute" from="0,720" to="20000,724" strokeweight="1.5pt">
            <v:stroke startarrowwidth="narrow" startarrowlength="short" endarrowwidth="narrow" endarrowlength="short"/>
          </v:line>
          <w10:wrap anchorx="page" anchory="page"/>
          <w10:anchorlock/>
        </v:group>
      </w:pict>
    </w:r>
    <w:r w:rsidR="00B26631">
      <w:t xml:space="preserve">                                                                                                                                                                     Инв. № 14-00955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FF4" w:rsidRDefault="00017FF4">
      <w:r>
        <w:separator/>
      </w:r>
    </w:p>
  </w:footnote>
  <w:footnote w:type="continuationSeparator" w:id="0">
    <w:p w:rsidR="00017FF4" w:rsidRDefault="00017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75" w:rsidRDefault="00302B5C">
    <w:pPr>
      <w:pStyle w:val="a9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3B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3B75" w:rsidRDefault="007F3B7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40" w:type="dxa"/>
      <w:tblBorders>
        <w:bottom w:val="single" w:sz="12" w:space="0" w:color="auto"/>
        <w:insideH w:val="single" w:sz="6" w:space="0" w:color="auto"/>
        <w:insideV w:val="single" w:sz="12" w:space="0" w:color="auto"/>
      </w:tblBorders>
      <w:tblLayout w:type="fixed"/>
      <w:tblCellMar>
        <w:left w:w="124" w:type="dxa"/>
        <w:right w:w="124" w:type="dxa"/>
      </w:tblCellMar>
      <w:tblLook w:val="0000"/>
    </w:tblPr>
    <w:tblGrid>
      <w:gridCol w:w="21092"/>
      <w:gridCol w:w="794"/>
    </w:tblGrid>
    <w:tr w:rsidR="007F3B75">
      <w:tc>
        <w:tcPr>
          <w:tcW w:w="21092" w:type="dxa"/>
        </w:tcPr>
        <w:p w:rsidR="007F3B75" w:rsidRDefault="007F3B75">
          <w:pPr>
            <w:pStyle w:val="a9"/>
            <w:ind w:right="360"/>
            <w:rPr>
              <w:noProof/>
            </w:rPr>
          </w:pPr>
        </w:p>
      </w:tc>
      <w:tc>
        <w:tcPr>
          <w:tcW w:w="794" w:type="dxa"/>
        </w:tcPr>
        <w:p w:rsidR="007F3B75" w:rsidRDefault="007F3B75">
          <w:pPr>
            <w:pStyle w:val="a9"/>
            <w:ind w:right="34"/>
            <w:jc w:val="right"/>
            <w:rPr>
              <w:noProof/>
              <w:lang w:val="en-US"/>
            </w:rPr>
          </w:pPr>
        </w:p>
      </w:tc>
    </w:tr>
  </w:tbl>
  <w:p w:rsidR="007F3B75" w:rsidRDefault="00302B5C">
    <w:pPr>
      <w:pStyle w:val="a9"/>
      <w:spacing w:line="20" w:lineRule="exact"/>
      <w:jc w:val="center"/>
    </w:pPr>
    <w:r>
      <w:rPr>
        <w:noProof/>
      </w:rPr>
      <w:pict>
        <v:rect id="_x0000_s2056" style="position:absolute;left:0;text-align:left;margin-left:73.7pt;margin-top:18.15pt;width:1094.3pt;height:806.55pt;z-index:251652096;mso-position-horizontal-relative:page;mso-position-vertical-relative:page" o:allowincell="f" filled="f" strokeweight="1.5pt">
          <w10:wrap anchorx="page" anchory="page"/>
          <w10:anchorlock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40" w:type="dxa"/>
      <w:tblBorders>
        <w:bottom w:val="single" w:sz="12" w:space="0" w:color="auto"/>
        <w:insideH w:val="single" w:sz="6" w:space="0" w:color="auto"/>
        <w:insideV w:val="single" w:sz="12" w:space="0" w:color="auto"/>
      </w:tblBorders>
      <w:tblLayout w:type="fixed"/>
      <w:tblCellMar>
        <w:left w:w="124" w:type="dxa"/>
        <w:right w:w="124" w:type="dxa"/>
      </w:tblCellMar>
      <w:tblLook w:val="0000"/>
    </w:tblPr>
    <w:tblGrid>
      <w:gridCol w:w="21092"/>
      <w:gridCol w:w="794"/>
    </w:tblGrid>
    <w:tr w:rsidR="007F3B75">
      <w:tc>
        <w:tcPr>
          <w:tcW w:w="21092" w:type="dxa"/>
        </w:tcPr>
        <w:p w:rsidR="007F3B75" w:rsidRDefault="007F3B75">
          <w:pPr>
            <w:pStyle w:val="a9"/>
            <w:rPr>
              <w:noProof/>
            </w:rPr>
          </w:pPr>
        </w:p>
      </w:tc>
      <w:tc>
        <w:tcPr>
          <w:tcW w:w="794" w:type="dxa"/>
          <w:vAlign w:val="center"/>
        </w:tcPr>
        <w:p w:rsidR="007F3B75" w:rsidRDefault="00F82E71">
          <w:pPr>
            <w:pStyle w:val="a9"/>
            <w:ind w:right="34"/>
            <w:jc w:val="right"/>
            <w:rPr>
              <w:noProof/>
            </w:rPr>
          </w:pPr>
          <w:r>
            <w:rPr>
              <w:noProof/>
            </w:rPr>
            <w:t>16</w:t>
          </w:r>
        </w:p>
      </w:tc>
    </w:tr>
  </w:tbl>
  <w:p w:rsidR="007F3B75" w:rsidRDefault="00302B5C">
    <w:pPr>
      <w:pStyle w:val="a9"/>
      <w:spacing w:line="20" w:lineRule="exact"/>
    </w:pPr>
    <w:r>
      <w:rPr>
        <w:noProof/>
      </w:rPr>
      <w:pict>
        <v:rect id="_x0000_s2057" style="position:absolute;margin-left:73.7pt;margin-top:18.15pt;width:1094.3pt;height:806.55pt;z-index:251653120;mso-position-horizontal-relative:page;mso-position-vertical-relative:page" o:allowincell="f" filled="f" strokeweight="1.5pt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33F"/>
    <w:multiLevelType w:val="multilevel"/>
    <w:tmpl w:val="998C16D6"/>
    <w:lvl w:ilvl="0">
      <w:start w:val="1"/>
      <w:numFmt w:val="decimal"/>
      <w:lvlText w:val="К1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B3C31"/>
    <w:multiLevelType w:val="multilevel"/>
    <w:tmpl w:val="998C16D6"/>
    <w:lvl w:ilvl="0">
      <w:start w:val="1"/>
      <w:numFmt w:val="decimal"/>
      <w:lvlText w:val="К1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B52D40"/>
    <w:multiLevelType w:val="hybridMultilevel"/>
    <w:tmpl w:val="3864BD56"/>
    <w:lvl w:ilvl="0" w:tplc="742AF50A">
      <w:start w:val="1"/>
      <w:numFmt w:val="decimal"/>
      <w:lvlText w:val="КН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4541CD"/>
    <w:multiLevelType w:val="singleLevel"/>
    <w:tmpl w:val="322E5F9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4">
    <w:nsid w:val="2CE05A92"/>
    <w:multiLevelType w:val="hybridMultilevel"/>
    <w:tmpl w:val="998C16D6"/>
    <w:lvl w:ilvl="0" w:tplc="D93C84F4">
      <w:start w:val="1"/>
      <w:numFmt w:val="decimal"/>
      <w:lvlText w:val="К1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026CF5"/>
    <w:multiLevelType w:val="multilevel"/>
    <w:tmpl w:val="7B026FFA"/>
    <w:lvl w:ilvl="0">
      <w:start w:val="1"/>
      <w:numFmt w:val="decimal"/>
      <w:lvlText w:val="К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040B6"/>
    <w:multiLevelType w:val="hybridMultilevel"/>
    <w:tmpl w:val="AA32E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4A35DE"/>
    <w:multiLevelType w:val="multilevel"/>
    <w:tmpl w:val="D99E008C"/>
    <w:lvl w:ilvl="0">
      <w:start w:val="1"/>
      <w:numFmt w:val="decimal"/>
      <w:lvlText w:val="КА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8E232C"/>
    <w:multiLevelType w:val="hybridMultilevel"/>
    <w:tmpl w:val="2402C0A2"/>
    <w:lvl w:ilvl="0" w:tplc="C9369DD6">
      <w:start w:val="1"/>
      <w:numFmt w:val="decimal"/>
      <w:lvlText w:val="К-%1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C031F7"/>
    <w:multiLevelType w:val="singleLevel"/>
    <w:tmpl w:val="80F6D45A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0">
    <w:nsid w:val="671A172A"/>
    <w:multiLevelType w:val="multilevel"/>
    <w:tmpl w:val="998C16D6"/>
    <w:lvl w:ilvl="0">
      <w:start w:val="1"/>
      <w:numFmt w:val="decimal"/>
      <w:lvlText w:val="К1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B0292"/>
    <w:multiLevelType w:val="multilevel"/>
    <w:tmpl w:val="998C16D6"/>
    <w:lvl w:ilvl="0">
      <w:start w:val="1"/>
      <w:numFmt w:val="decimal"/>
      <w:lvlText w:val="К1-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725CBF"/>
    <w:multiLevelType w:val="hybridMultilevel"/>
    <w:tmpl w:val="92F2D0D0"/>
    <w:lvl w:ilvl="0" w:tplc="C9369DD6">
      <w:start w:val="1"/>
      <w:numFmt w:val="decimal"/>
      <w:lvlText w:val="К-%1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2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  <w:num w:numId="11">
    <w:abstractNumId w:val="11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0D71"/>
    <w:rsid w:val="00013700"/>
    <w:rsid w:val="00017FF4"/>
    <w:rsid w:val="0002485E"/>
    <w:rsid w:val="00027215"/>
    <w:rsid w:val="00032AEB"/>
    <w:rsid w:val="0003525A"/>
    <w:rsid w:val="00036DE0"/>
    <w:rsid w:val="00040EB0"/>
    <w:rsid w:val="00062102"/>
    <w:rsid w:val="000657A8"/>
    <w:rsid w:val="0009779D"/>
    <w:rsid w:val="000A24C5"/>
    <w:rsid w:val="000A66E4"/>
    <w:rsid w:val="000A6DA7"/>
    <w:rsid w:val="000B0D56"/>
    <w:rsid w:val="000B1DCC"/>
    <w:rsid w:val="000D7E43"/>
    <w:rsid w:val="000F60DD"/>
    <w:rsid w:val="00104A3D"/>
    <w:rsid w:val="00113781"/>
    <w:rsid w:val="0012084F"/>
    <w:rsid w:val="00126503"/>
    <w:rsid w:val="00135F42"/>
    <w:rsid w:val="00136789"/>
    <w:rsid w:val="00150D71"/>
    <w:rsid w:val="00154011"/>
    <w:rsid w:val="001567AB"/>
    <w:rsid w:val="00157033"/>
    <w:rsid w:val="00160464"/>
    <w:rsid w:val="001677A1"/>
    <w:rsid w:val="0017175A"/>
    <w:rsid w:val="00181B7F"/>
    <w:rsid w:val="00186FA4"/>
    <w:rsid w:val="001933F1"/>
    <w:rsid w:val="001A0763"/>
    <w:rsid w:val="001A0A67"/>
    <w:rsid w:val="001B13FA"/>
    <w:rsid w:val="001B6E6C"/>
    <w:rsid w:val="001C31FE"/>
    <w:rsid w:val="001D0B4D"/>
    <w:rsid w:val="001D2B00"/>
    <w:rsid w:val="001D3B89"/>
    <w:rsid w:val="001D668B"/>
    <w:rsid w:val="00204E6A"/>
    <w:rsid w:val="00205AB4"/>
    <w:rsid w:val="00227858"/>
    <w:rsid w:val="002603DA"/>
    <w:rsid w:val="0026127B"/>
    <w:rsid w:val="00265756"/>
    <w:rsid w:val="00267127"/>
    <w:rsid w:val="00273BB9"/>
    <w:rsid w:val="00285D07"/>
    <w:rsid w:val="00285DF3"/>
    <w:rsid w:val="00286888"/>
    <w:rsid w:val="002A0751"/>
    <w:rsid w:val="002B0669"/>
    <w:rsid w:val="002C5AF1"/>
    <w:rsid w:val="002E216E"/>
    <w:rsid w:val="002E29DE"/>
    <w:rsid w:val="002F1103"/>
    <w:rsid w:val="002F2EAA"/>
    <w:rsid w:val="002F59DC"/>
    <w:rsid w:val="003027F7"/>
    <w:rsid w:val="00302B5C"/>
    <w:rsid w:val="00306B25"/>
    <w:rsid w:val="0031759B"/>
    <w:rsid w:val="00321B11"/>
    <w:rsid w:val="0032442C"/>
    <w:rsid w:val="003253A6"/>
    <w:rsid w:val="00327939"/>
    <w:rsid w:val="00345560"/>
    <w:rsid w:val="00360458"/>
    <w:rsid w:val="00363E4B"/>
    <w:rsid w:val="00372F84"/>
    <w:rsid w:val="0037512A"/>
    <w:rsid w:val="003A5CD2"/>
    <w:rsid w:val="003D0E2A"/>
    <w:rsid w:val="003D217D"/>
    <w:rsid w:val="003D21B2"/>
    <w:rsid w:val="003D2818"/>
    <w:rsid w:val="003E3328"/>
    <w:rsid w:val="003E529D"/>
    <w:rsid w:val="003E62B3"/>
    <w:rsid w:val="003E7FEE"/>
    <w:rsid w:val="003F1FE9"/>
    <w:rsid w:val="004012CE"/>
    <w:rsid w:val="004128A8"/>
    <w:rsid w:val="00422B8B"/>
    <w:rsid w:val="00431A2B"/>
    <w:rsid w:val="00447C5C"/>
    <w:rsid w:val="00451084"/>
    <w:rsid w:val="00455E57"/>
    <w:rsid w:val="00485280"/>
    <w:rsid w:val="004B5F4A"/>
    <w:rsid w:val="004C050F"/>
    <w:rsid w:val="004C2BBD"/>
    <w:rsid w:val="004C7119"/>
    <w:rsid w:val="004D386C"/>
    <w:rsid w:val="004D6F72"/>
    <w:rsid w:val="004E18FC"/>
    <w:rsid w:val="004E286F"/>
    <w:rsid w:val="004F3769"/>
    <w:rsid w:val="005047CE"/>
    <w:rsid w:val="00507650"/>
    <w:rsid w:val="00507AC3"/>
    <w:rsid w:val="0052125F"/>
    <w:rsid w:val="00530342"/>
    <w:rsid w:val="00533EB0"/>
    <w:rsid w:val="005448CF"/>
    <w:rsid w:val="00544A4A"/>
    <w:rsid w:val="00547CB5"/>
    <w:rsid w:val="00564341"/>
    <w:rsid w:val="00573F79"/>
    <w:rsid w:val="0057427D"/>
    <w:rsid w:val="005770C1"/>
    <w:rsid w:val="0057732F"/>
    <w:rsid w:val="00582C87"/>
    <w:rsid w:val="005B177B"/>
    <w:rsid w:val="005B17E4"/>
    <w:rsid w:val="005B607D"/>
    <w:rsid w:val="005B6EF0"/>
    <w:rsid w:val="005C18BB"/>
    <w:rsid w:val="005C7756"/>
    <w:rsid w:val="005D7BEA"/>
    <w:rsid w:val="005E408A"/>
    <w:rsid w:val="005E51C4"/>
    <w:rsid w:val="005E75CD"/>
    <w:rsid w:val="005F07C7"/>
    <w:rsid w:val="005F10F1"/>
    <w:rsid w:val="006008BE"/>
    <w:rsid w:val="00622A46"/>
    <w:rsid w:val="0062379E"/>
    <w:rsid w:val="00630AE7"/>
    <w:rsid w:val="00636491"/>
    <w:rsid w:val="00636E07"/>
    <w:rsid w:val="00636F67"/>
    <w:rsid w:val="006421EB"/>
    <w:rsid w:val="006445EE"/>
    <w:rsid w:val="00662107"/>
    <w:rsid w:val="00666572"/>
    <w:rsid w:val="006848E6"/>
    <w:rsid w:val="006A6D92"/>
    <w:rsid w:val="006B4ACD"/>
    <w:rsid w:val="006C17F4"/>
    <w:rsid w:val="006D3326"/>
    <w:rsid w:val="006D6018"/>
    <w:rsid w:val="006E380D"/>
    <w:rsid w:val="006E4160"/>
    <w:rsid w:val="006E7FE8"/>
    <w:rsid w:val="00700EC1"/>
    <w:rsid w:val="0070478D"/>
    <w:rsid w:val="007209C8"/>
    <w:rsid w:val="00727808"/>
    <w:rsid w:val="0073340A"/>
    <w:rsid w:val="00737F97"/>
    <w:rsid w:val="00741EC5"/>
    <w:rsid w:val="007447E9"/>
    <w:rsid w:val="00744A9B"/>
    <w:rsid w:val="00746F56"/>
    <w:rsid w:val="00757779"/>
    <w:rsid w:val="00763A2E"/>
    <w:rsid w:val="0076620B"/>
    <w:rsid w:val="00772AF9"/>
    <w:rsid w:val="00774E6F"/>
    <w:rsid w:val="00791B1D"/>
    <w:rsid w:val="007975F6"/>
    <w:rsid w:val="00797AA0"/>
    <w:rsid w:val="007A4F6A"/>
    <w:rsid w:val="007A6A69"/>
    <w:rsid w:val="007B77DE"/>
    <w:rsid w:val="007D28A2"/>
    <w:rsid w:val="007D533F"/>
    <w:rsid w:val="007E7913"/>
    <w:rsid w:val="007F0B96"/>
    <w:rsid w:val="007F0DCE"/>
    <w:rsid w:val="007F1D26"/>
    <w:rsid w:val="007F1F7A"/>
    <w:rsid w:val="007F3B75"/>
    <w:rsid w:val="007F575B"/>
    <w:rsid w:val="007F6552"/>
    <w:rsid w:val="0081203C"/>
    <w:rsid w:val="00815A6F"/>
    <w:rsid w:val="00824DC4"/>
    <w:rsid w:val="00833457"/>
    <w:rsid w:val="008367AF"/>
    <w:rsid w:val="00845FAD"/>
    <w:rsid w:val="00846E63"/>
    <w:rsid w:val="00864496"/>
    <w:rsid w:val="00870118"/>
    <w:rsid w:val="00872743"/>
    <w:rsid w:val="00895C54"/>
    <w:rsid w:val="008D6A06"/>
    <w:rsid w:val="008E1CDE"/>
    <w:rsid w:val="008F704C"/>
    <w:rsid w:val="00900670"/>
    <w:rsid w:val="00914CBB"/>
    <w:rsid w:val="00922672"/>
    <w:rsid w:val="00923218"/>
    <w:rsid w:val="00926BE9"/>
    <w:rsid w:val="00931099"/>
    <w:rsid w:val="0094542E"/>
    <w:rsid w:val="00945B25"/>
    <w:rsid w:val="009722A1"/>
    <w:rsid w:val="00977630"/>
    <w:rsid w:val="00995030"/>
    <w:rsid w:val="009B41AA"/>
    <w:rsid w:val="009B611E"/>
    <w:rsid w:val="009C47B3"/>
    <w:rsid w:val="009C5E28"/>
    <w:rsid w:val="009D608B"/>
    <w:rsid w:val="009E32ED"/>
    <w:rsid w:val="009F5F2F"/>
    <w:rsid w:val="00A209EA"/>
    <w:rsid w:val="00A320DC"/>
    <w:rsid w:val="00A4351C"/>
    <w:rsid w:val="00A44E39"/>
    <w:rsid w:val="00A528E5"/>
    <w:rsid w:val="00A56B47"/>
    <w:rsid w:val="00A73F9B"/>
    <w:rsid w:val="00A824B2"/>
    <w:rsid w:val="00A914EA"/>
    <w:rsid w:val="00A95A17"/>
    <w:rsid w:val="00AA30FA"/>
    <w:rsid w:val="00AA5C55"/>
    <w:rsid w:val="00AB5A29"/>
    <w:rsid w:val="00AD1800"/>
    <w:rsid w:val="00AD3422"/>
    <w:rsid w:val="00AE00E6"/>
    <w:rsid w:val="00AE59E6"/>
    <w:rsid w:val="00AE63B1"/>
    <w:rsid w:val="00AE74ED"/>
    <w:rsid w:val="00B10C62"/>
    <w:rsid w:val="00B13577"/>
    <w:rsid w:val="00B26631"/>
    <w:rsid w:val="00B40C0B"/>
    <w:rsid w:val="00B4323C"/>
    <w:rsid w:val="00B4326F"/>
    <w:rsid w:val="00B45709"/>
    <w:rsid w:val="00B54653"/>
    <w:rsid w:val="00B831CA"/>
    <w:rsid w:val="00B85B63"/>
    <w:rsid w:val="00B97E47"/>
    <w:rsid w:val="00BA51DF"/>
    <w:rsid w:val="00BA68E0"/>
    <w:rsid w:val="00BB1F54"/>
    <w:rsid w:val="00BB3AF0"/>
    <w:rsid w:val="00BB426F"/>
    <w:rsid w:val="00BB6785"/>
    <w:rsid w:val="00BC3E73"/>
    <w:rsid w:val="00BD3B40"/>
    <w:rsid w:val="00BE1029"/>
    <w:rsid w:val="00BE6D84"/>
    <w:rsid w:val="00BE704C"/>
    <w:rsid w:val="00BF36B3"/>
    <w:rsid w:val="00BF3A09"/>
    <w:rsid w:val="00C44592"/>
    <w:rsid w:val="00C461C2"/>
    <w:rsid w:val="00C572F4"/>
    <w:rsid w:val="00C6332F"/>
    <w:rsid w:val="00C702DA"/>
    <w:rsid w:val="00C86628"/>
    <w:rsid w:val="00C90331"/>
    <w:rsid w:val="00C969B5"/>
    <w:rsid w:val="00CB0674"/>
    <w:rsid w:val="00CB286E"/>
    <w:rsid w:val="00CE0914"/>
    <w:rsid w:val="00CE48CB"/>
    <w:rsid w:val="00CE7945"/>
    <w:rsid w:val="00CF3686"/>
    <w:rsid w:val="00CF7567"/>
    <w:rsid w:val="00D02B46"/>
    <w:rsid w:val="00D05221"/>
    <w:rsid w:val="00D14282"/>
    <w:rsid w:val="00D144AA"/>
    <w:rsid w:val="00D21B9C"/>
    <w:rsid w:val="00D30EA9"/>
    <w:rsid w:val="00D3481C"/>
    <w:rsid w:val="00D57EF8"/>
    <w:rsid w:val="00D60E15"/>
    <w:rsid w:val="00D8299B"/>
    <w:rsid w:val="00D87ECE"/>
    <w:rsid w:val="00D93ADE"/>
    <w:rsid w:val="00DA0261"/>
    <w:rsid w:val="00DA1631"/>
    <w:rsid w:val="00DA502A"/>
    <w:rsid w:val="00DB37B2"/>
    <w:rsid w:val="00DB5146"/>
    <w:rsid w:val="00DC072F"/>
    <w:rsid w:val="00DC0826"/>
    <w:rsid w:val="00DC7902"/>
    <w:rsid w:val="00DD372A"/>
    <w:rsid w:val="00DE40A3"/>
    <w:rsid w:val="00E13731"/>
    <w:rsid w:val="00E21166"/>
    <w:rsid w:val="00E25759"/>
    <w:rsid w:val="00E26ADB"/>
    <w:rsid w:val="00E3013F"/>
    <w:rsid w:val="00E35479"/>
    <w:rsid w:val="00E35507"/>
    <w:rsid w:val="00E456B1"/>
    <w:rsid w:val="00E45C57"/>
    <w:rsid w:val="00E50A50"/>
    <w:rsid w:val="00E60936"/>
    <w:rsid w:val="00E644F0"/>
    <w:rsid w:val="00E6494E"/>
    <w:rsid w:val="00E712B4"/>
    <w:rsid w:val="00E80857"/>
    <w:rsid w:val="00E827CD"/>
    <w:rsid w:val="00E84D46"/>
    <w:rsid w:val="00E9219A"/>
    <w:rsid w:val="00E95BAC"/>
    <w:rsid w:val="00EA720C"/>
    <w:rsid w:val="00EC093A"/>
    <w:rsid w:val="00EF177B"/>
    <w:rsid w:val="00F04C21"/>
    <w:rsid w:val="00F16EC6"/>
    <w:rsid w:val="00F17B78"/>
    <w:rsid w:val="00F25810"/>
    <w:rsid w:val="00F258C7"/>
    <w:rsid w:val="00F31DA5"/>
    <w:rsid w:val="00F407C1"/>
    <w:rsid w:val="00F43261"/>
    <w:rsid w:val="00F453BA"/>
    <w:rsid w:val="00F50B14"/>
    <w:rsid w:val="00F519C6"/>
    <w:rsid w:val="00F55DAA"/>
    <w:rsid w:val="00F57830"/>
    <w:rsid w:val="00F81743"/>
    <w:rsid w:val="00F826F5"/>
    <w:rsid w:val="00F82E71"/>
    <w:rsid w:val="00F877EB"/>
    <w:rsid w:val="00F90881"/>
    <w:rsid w:val="00FA5244"/>
    <w:rsid w:val="00FB08AA"/>
    <w:rsid w:val="00FB2454"/>
    <w:rsid w:val="00FB3998"/>
    <w:rsid w:val="00FB3D89"/>
    <w:rsid w:val="00FC023C"/>
    <w:rsid w:val="00FC6928"/>
    <w:rsid w:val="00FC7D31"/>
    <w:rsid w:val="00FD07C2"/>
    <w:rsid w:val="00FD0EB9"/>
    <w:rsid w:val="00FD5060"/>
    <w:rsid w:val="00FD56A9"/>
    <w:rsid w:val="00FD6E54"/>
    <w:rsid w:val="00FE7894"/>
    <w:rsid w:val="00FF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B426F"/>
    <w:rPr>
      <w:sz w:val="24"/>
    </w:rPr>
  </w:style>
  <w:style w:type="paragraph" w:styleId="1">
    <w:name w:val="heading 1"/>
    <w:next w:val="a1"/>
    <w:qFormat/>
    <w:rsid w:val="00BB426F"/>
    <w:pPr>
      <w:keepNext/>
      <w:spacing w:before="240" w:after="120"/>
      <w:ind w:left="1060" w:hanging="340"/>
      <w:outlineLvl w:val="0"/>
    </w:pPr>
    <w:rPr>
      <w:b/>
      <w:kern w:val="32"/>
      <w:sz w:val="32"/>
    </w:rPr>
  </w:style>
  <w:style w:type="paragraph" w:styleId="2">
    <w:name w:val="heading 2"/>
    <w:next w:val="a1"/>
    <w:qFormat/>
    <w:rsid w:val="00BB426F"/>
    <w:pPr>
      <w:keepNext/>
      <w:spacing w:before="240" w:after="120"/>
      <w:ind w:left="1117" w:hanging="397"/>
      <w:outlineLvl w:val="1"/>
    </w:pPr>
    <w:rPr>
      <w:b/>
      <w:kern w:val="28"/>
      <w:sz w:val="28"/>
    </w:rPr>
  </w:style>
  <w:style w:type="paragraph" w:styleId="3">
    <w:name w:val="heading 3"/>
    <w:next w:val="a1"/>
    <w:qFormat/>
    <w:rsid w:val="00BB426F"/>
    <w:pPr>
      <w:keepNext/>
      <w:spacing w:before="240" w:after="120"/>
      <w:ind w:left="1287" w:hanging="567"/>
      <w:outlineLvl w:val="2"/>
    </w:pPr>
    <w:rPr>
      <w:b/>
      <w:kern w:val="24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Пояснение"/>
    <w:rsid w:val="00BB426F"/>
    <w:pPr>
      <w:widowControl w:val="0"/>
      <w:ind w:firstLine="720"/>
      <w:jc w:val="both"/>
    </w:pPr>
    <w:rPr>
      <w:sz w:val="24"/>
    </w:rPr>
  </w:style>
  <w:style w:type="character" w:styleId="a5">
    <w:name w:val="page number"/>
    <w:basedOn w:val="a2"/>
    <w:rsid w:val="00BB426F"/>
  </w:style>
  <w:style w:type="paragraph" w:customStyle="1" w:styleId="a6">
    <w:name w:val="Титул"/>
    <w:rsid w:val="00BB426F"/>
    <w:pPr>
      <w:spacing w:before="200"/>
      <w:jc w:val="center"/>
    </w:pPr>
    <w:rPr>
      <w:b/>
      <w:caps/>
      <w:sz w:val="24"/>
    </w:rPr>
  </w:style>
  <w:style w:type="paragraph" w:styleId="a7">
    <w:name w:val="Signature"/>
    <w:rsid w:val="00BB426F"/>
    <w:pPr>
      <w:widowControl w:val="0"/>
      <w:jc w:val="center"/>
    </w:pPr>
  </w:style>
  <w:style w:type="paragraph" w:customStyle="1" w:styleId="a8">
    <w:name w:val="ГрафЛист"/>
    <w:rsid w:val="00BB426F"/>
    <w:pPr>
      <w:spacing w:before="120" w:after="80" w:line="280" w:lineRule="atLeast"/>
      <w:jc w:val="center"/>
    </w:pPr>
    <w:rPr>
      <w:sz w:val="24"/>
    </w:rPr>
  </w:style>
  <w:style w:type="paragraph" w:styleId="a9">
    <w:name w:val="header"/>
    <w:rsid w:val="00BB426F"/>
    <w:pPr>
      <w:widowControl w:val="0"/>
    </w:pPr>
    <w:rPr>
      <w:sz w:val="24"/>
    </w:rPr>
  </w:style>
  <w:style w:type="paragraph" w:styleId="aa">
    <w:name w:val="footer"/>
    <w:rsid w:val="00BB426F"/>
    <w:pPr>
      <w:jc w:val="center"/>
    </w:pPr>
    <w:rPr>
      <w:sz w:val="24"/>
    </w:rPr>
  </w:style>
  <w:style w:type="paragraph" w:customStyle="1" w:styleId="a">
    <w:name w:val="МаркСписок"/>
    <w:rsid w:val="00BB426F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BB426F"/>
    <w:pPr>
      <w:widowControl w:val="0"/>
      <w:ind w:left="947" w:hanging="227"/>
      <w:jc w:val="both"/>
    </w:pPr>
    <w:rPr>
      <w:sz w:val="24"/>
    </w:rPr>
  </w:style>
  <w:style w:type="paragraph" w:customStyle="1" w:styleId="ab">
    <w:name w:val="Табл"/>
    <w:rsid w:val="00BB426F"/>
    <w:pPr>
      <w:spacing w:before="120" w:after="80" w:line="280" w:lineRule="atLeast"/>
    </w:pPr>
    <w:rPr>
      <w:sz w:val="24"/>
    </w:rPr>
  </w:style>
  <w:style w:type="paragraph" w:customStyle="1" w:styleId="140">
    <w:name w:val="Табл14"/>
    <w:basedOn w:val="ab"/>
    <w:rsid w:val="00BB426F"/>
    <w:rPr>
      <w:sz w:val="28"/>
    </w:rPr>
  </w:style>
  <w:style w:type="paragraph" w:customStyle="1" w:styleId="141">
    <w:name w:val="Пояснение14"/>
    <w:basedOn w:val="a0"/>
    <w:rsid w:val="00BB426F"/>
    <w:pPr>
      <w:widowControl w:val="0"/>
      <w:ind w:firstLine="720"/>
      <w:jc w:val="both"/>
    </w:pPr>
    <w:rPr>
      <w:sz w:val="28"/>
    </w:rPr>
  </w:style>
  <w:style w:type="paragraph" w:customStyle="1" w:styleId="14">
    <w:name w:val="ГрафЛист14"/>
    <w:basedOn w:val="a0"/>
    <w:rsid w:val="00BB426F"/>
    <w:pPr>
      <w:numPr>
        <w:numId w:val="2"/>
      </w:numPr>
      <w:spacing w:before="120" w:after="80" w:line="280" w:lineRule="atLeast"/>
      <w:jc w:val="center"/>
    </w:pPr>
    <w:rPr>
      <w:sz w:val="28"/>
    </w:rPr>
  </w:style>
  <w:style w:type="paragraph" w:styleId="ac">
    <w:name w:val="Body Text"/>
    <w:basedOn w:val="a0"/>
    <w:rsid w:val="00BB426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Serg\0505\KabSi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KabSil.dot</Template>
  <TotalTime>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Обшие указания,v2.0</vt:lpstr>
    </vt:vector>
  </TitlesOfParts>
  <Manager>Давиденко, тел.9271</Manager>
  <Company>ГИ ВНИПИЭТ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Обшие указания,v2.0</dc:title>
  <dc:subject>Шаблон,v. 2.0</dc:subject>
  <dc:creator>Soft</dc:creator>
  <cp:keywords>Форма3А3</cp:keywords>
  <cp:lastModifiedBy>Пользователь Windows</cp:lastModifiedBy>
  <cp:revision>9</cp:revision>
  <cp:lastPrinted>2009-03-20T05:54:00Z</cp:lastPrinted>
  <dcterms:created xsi:type="dcterms:W3CDTF">2014-02-14T10:09:00Z</dcterms:created>
  <dcterms:modified xsi:type="dcterms:W3CDTF">2014-02-20T04:50:00Z</dcterms:modified>
  <cp:category>проектная документация</cp:category>
</cp:coreProperties>
</file>