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737"/>
        <w:gridCol w:w="4834"/>
      </w:tblGrid>
      <w:tr w:rsidR="002F4061" w:rsidRPr="003064B0" w:rsidTr="006A6D12">
        <w:tc>
          <w:tcPr>
            <w:tcW w:w="4927" w:type="dxa"/>
          </w:tcPr>
          <w:p w:rsidR="002F4061" w:rsidRPr="003064B0" w:rsidRDefault="002F4061" w:rsidP="006A6D12">
            <w:pPr>
              <w:tabs>
                <w:tab w:val="left" w:pos="3009"/>
              </w:tabs>
              <w:jc w:val="center"/>
              <w:rPr>
                <w:b/>
              </w:rPr>
            </w:pPr>
          </w:p>
        </w:tc>
        <w:tc>
          <w:tcPr>
            <w:tcW w:w="4927" w:type="dxa"/>
          </w:tcPr>
          <w:p w:rsidR="002F4061" w:rsidRPr="003064B0" w:rsidRDefault="002F4061" w:rsidP="00E55EA0">
            <w:pPr>
              <w:tabs>
                <w:tab w:val="left" w:pos="3009"/>
              </w:tabs>
              <w:rPr>
                <w:b/>
              </w:rPr>
            </w:pPr>
            <w:r w:rsidRPr="003064B0">
              <w:rPr>
                <w:b/>
              </w:rPr>
              <w:t>УТВЕРЖДАЮ</w:t>
            </w:r>
          </w:p>
        </w:tc>
      </w:tr>
      <w:tr w:rsidR="002F4061" w:rsidRPr="003064B0" w:rsidTr="006A6D12">
        <w:tc>
          <w:tcPr>
            <w:tcW w:w="4927" w:type="dxa"/>
          </w:tcPr>
          <w:p w:rsidR="002F4061" w:rsidRPr="003064B0" w:rsidRDefault="002F4061" w:rsidP="006A6D12">
            <w:pPr>
              <w:tabs>
                <w:tab w:val="left" w:pos="3009"/>
              </w:tabs>
              <w:jc w:val="center"/>
              <w:rPr>
                <w:b/>
              </w:rPr>
            </w:pPr>
          </w:p>
        </w:tc>
        <w:tc>
          <w:tcPr>
            <w:tcW w:w="4927" w:type="dxa"/>
          </w:tcPr>
          <w:p w:rsidR="002F4061" w:rsidRPr="003064B0" w:rsidRDefault="002F4061" w:rsidP="00E55EA0">
            <w:pPr>
              <w:tabs>
                <w:tab w:val="left" w:pos="3009"/>
              </w:tabs>
              <w:rPr>
                <w:b/>
              </w:rPr>
            </w:pPr>
            <w:r w:rsidRPr="003064B0">
              <w:rPr>
                <w:b/>
              </w:rPr>
              <w:t>Директор филиала № 18</w:t>
            </w:r>
          </w:p>
          <w:p w:rsidR="002F4061" w:rsidRPr="003064B0" w:rsidRDefault="002F4061" w:rsidP="00E55EA0">
            <w:pPr>
              <w:tabs>
                <w:tab w:val="left" w:pos="3009"/>
              </w:tabs>
              <w:rPr>
                <w:b/>
              </w:rPr>
            </w:pPr>
            <w:r w:rsidRPr="003064B0">
              <w:rPr>
                <w:b/>
              </w:rPr>
              <w:t>ФГУП «Атом-охрана»</w:t>
            </w:r>
          </w:p>
          <w:p w:rsidR="002F4061" w:rsidRPr="003064B0" w:rsidRDefault="002F4061" w:rsidP="00E55EA0">
            <w:pPr>
              <w:tabs>
                <w:tab w:val="left" w:pos="3009"/>
              </w:tabs>
              <w:rPr>
                <w:b/>
              </w:rPr>
            </w:pPr>
            <w:r w:rsidRPr="003064B0">
              <w:rPr>
                <w:b/>
              </w:rPr>
              <w:t xml:space="preserve">   ____________________ Зонов В.П.</w:t>
            </w:r>
          </w:p>
          <w:p w:rsidR="002F4061" w:rsidRPr="003064B0" w:rsidRDefault="002F4061" w:rsidP="00E55EA0">
            <w:pPr>
              <w:tabs>
                <w:tab w:val="left" w:pos="3009"/>
              </w:tabs>
              <w:rPr>
                <w:b/>
              </w:rPr>
            </w:pPr>
          </w:p>
          <w:p w:rsidR="002F4061" w:rsidRPr="003064B0" w:rsidRDefault="002F4061" w:rsidP="00E55EA0">
            <w:pPr>
              <w:tabs>
                <w:tab w:val="left" w:pos="3009"/>
              </w:tabs>
              <w:rPr>
                <w:b/>
              </w:rPr>
            </w:pPr>
            <w:r w:rsidRPr="003064B0">
              <w:rPr>
                <w:b/>
              </w:rPr>
              <w:t>«___» __________201</w:t>
            </w:r>
            <w:r>
              <w:rPr>
                <w:b/>
              </w:rPr>
              <w:t>5</w:t>
            </w:r>
            <w:r w:rsidRPr="003064B0">
              <w:rPr>
                <w:b/>
              </w:rPr>
              <w:t xml:space="preserve"> г.</w:t>
            </w:r>
          </w:p>
          <w:p w:rsidR="002F4061" w:rsidRPr="003064B0" w:rsidRDefault="002F4061" w:rsidP="00E55EA0">
            <w:pPr>
              <w:tabs>
                <w:tab w:val="left" w:pos="3009"/>
              </w:tabs>
              <w:rPr>
                <w:b/>
              </w:rPr>
            </w:pPr>
          </w:p>
        </w:tc>
      </w:tr>
    </w:tbl>
    <w:p w:rsidR="002F4061" w:rsidRPr="003064B0" w:rsidRDefault="002F4061" w:rsidP="001D584C">
      <w:pPr>
        <w:tabs>
          <w:tab w:val="left" w:pos="3009"/>
        </w:tabs>
        <w:jc w:val="center"/>
        <w:rPr>
          <w:b/>
        </w:rPr>
      </w:pPr>
      <w:r w:rsidRPr="003064B0">
        <w:rPr>
          <w:b/>
        </w:rPr>
        <w:t xml:space="preserve">  ДОГОВОР (ПРОЕКТ) № __________</w:t>
      </w:r>
    </w:p>
    <w:p w:rsidR="002F4061" w:rsidRDefault="002F4061" w:rsidP="00586E21">
      <w:pPr>
        <w:tabs>
          <w:tab w:val="left" w:pos="3009"/>
        </w:tabs>
        <w:jc w:val="center"/>
        <w:rPr>
          <w:b/>
        </w:rPr>
      </w:pPr>
      <w:r w:rsidRPr="003064B0">
        <w:rPr>
          <w:b/>
          <w:bCs/>
        </w:rPr>
        <w:t xml:space="preserve">на </w:t>
      </w:r>
      <w:r>
        <w:rPr>
          <w:b/>
          <w:bCs/>
        </w:rPr>
        <w:t>выполнение строительно-монтажных работ по объекту «Реконструкция здания-столовой в/ч 3448 в офисное здание,</w:t>
      </w:r>
      <w:r w:rsidRPr="00586E21">
        <w:t xml:space="preserve"> </w:t>
      </w:r>
      <w:r w:rsidRPr="00586E21">
        <w:rPr>
          <w:b/>
        </w:rPr>
        <w:t>расположенное  по адресу: Челябинская область,  г. Озерск, ул. Заводская, 15</w:t>
      </w:r>
      <w:r w:rsidRPr="00586E21">
        <w:rPr>
          <w:b/>
          <w:bCs/>
        </w:rPr>
        <w:t>»</w:t>
      </w:r>
    </w:p>
    <w:p w:rsidR="002F4061" w:rsidRDefault="002F4061" w:rsidP="00701C41">
      <w:pPr>
        <w:ind w:left="-284" w:firstLine="709"/>
        <w:jc w:val="both"/>
      </w:pPr>
    </w:p>
    <w:p w:rsidR="002F4061" w:rsidRPr="001F3D55" w:rsidRDefault="002F4061" w:rsidP="008B0E9A">
      <w:pPr>
        <w:ind w:left="-284"/>
        <w:jc w:val="both"/>
      </w:pPr>
      <w:r w:rsidRPr="001F3D55">
        <w:t>г. Озерск</w:t>
      </w:r>
      <w:r w:rsidRPr="001F3D55">
        <w:tab/>
      </w:r>
      <w:r>
        <w:t>Челябинской области</w:t>
      </w:r>
      <w:r w:rsidRPr="001F3D55">
        <w:tab/>
      </w:r>
      <w:r w:rsidRPr="001F3D55">
        <w:tab/>
      </w:r>
      <w:r w:rsidRPr="001F3D55">
        <w:tab/>
      </w:r>
      <w:r w:rsidRPr="001F3D55">
        <w:tab/>
      </w:r>
      <w:r>
        <w:t xml:space="preserve">                      </w:t>
      </w:r>
      <w:r w:rsidRPr="001F3D55">
        <w:t>«___» ________ 2015г</w:t>
      </w:r>
      <w:r>
        <w:t>.</w:t>
      </w:r>
    </w:p>
    <w:p w:rsidR="002F4061" w:rsidRDefault="002F4061" w:rsidP="001F3D55">
      <w:pPr>
        <w:jc w:val="both"/>
        <w:rPr>
          <w:b/>
        </w:rPr>
      </w:pPr>
    </w:p>
    <w:p w:rsidR="002F4061" w:rsidRDefault="002F4061" w:rsidP="00701C41">
      <w:pPr>
        <w:ind w:left="-284" w:firstLine="709"/>
        <w:jc w:val="both"/>
      </w:pPr>
      <w:r w:rsidRPr="00933897">
        <w:rPr>
          <w:b/>
        </w:rPr>
        <w:t>Федеральное государственное унитарное предприятие « Ведомственная охрана  Росатома» (ФГУП «Атом-охрана»)</w:t>
      </w:r>
      <w:r w:rsidRPr="00933897">
        <w:t xml:space="preserve">, именуемое в дальнейшем </w:t>
      </w:r>
      <w:r w:rsidRPr="00933897">
        <w:rPr>
          <w:b/>
        </w:rPr>
        <w:t>Заказчик</w:t>
      </w:r>
      <w:r w:rsidRPr="00933897">
        <w:t>, в лице директора филиала №18 ФГУП «Атом-охрана»  Зонова Владимира Павловича, действующего на основании доверенности №</w:t>
      </w:r>
      <w:r>
        <w:t xml:space="preserve"> 390</w:t>
      </w:r>
      <w:r w:rsidRPr="00933897">
        <w:t xml:space="preserve"> от </w:t>
      </w:r>
      <w:r>
        <w:t>17</w:t>
      </w:r>
      <w:r w:rsidRPr="00933897">
        <w:t>.12.201</w:t>
      </w:r>
      <w:r>
        <w:t>4 г., с одной стороны, и</w:t>
      </w:r>
    </w:p>
    <w:p w:rsidR="002F4061" w:rsidRPr="00933897" w:rsidRDefault="002F4061" w:rsidP="00701C41">
      <w:pPr>
        <w:ind w:left="-284" w:firstLine="709"/>
        <w:jc w:val="both"/>
      </w:pPr>
      <w:r w:rsidRPr="003064B0">
        <w:rPr>
          <w:b/>
        </w:rPr>
        <w:t>_______________________________________________________</w:t>
      </w:r>
      <w:r w:rsidRPr="003064B0">
        <w:t xml:space="preserve">, именуемое в дальнейшем  </w:t>
      </w:r>
      <w:r>
        <w:rPr>
          <w:b/>
        </w:rPr>
        <w:t>Подрядчик</w:t>
      </w:r>
      <w:r w:rsidRPr="003064B0">
        <w:t>, в лице</w:t>
      </w:r>
      <w:r w:rsidRPr="003064B0">
        <w:rPr>
          <w:b/>
        </w:rPr>
        <w:t xml:space="preserve"> </w:t>
      </w:r>
      <w:r w:rsidRPr="003064B0">
        <w:t>________________________________</w:t>
      </w:r>
      <w:r w:rsidRPr="003064B0">
        <w:rPr>
          <w:b/>
        </w:rPr>
        <w:t>,</w:t>
      </w:r>
      <w:r w:rsidRPr="003064B0">
        <w:t xml:space="preserve"> действующего на основании __________________________, с </w:t>
      </w:r>
      <w:r>
        <w:t>другой</w:t>
      </w:r>
      <w:r w:rsidRPr="003064B0">
        <w:t xml:space="preserve"> стороны,</w:t>
      </w:r>
      <w:r w:rsidRPr="00933897">
        <w:t xml:space="preserve"> именуемые в дальнейшем «Стороны», заключили настоящий Договор по итогам проведенного открытого запроса </w:t>
      </w:r>
      <w:r>
        <w:t>предложений</w:t>
      </w:r>
      <w:r w:rsidRPr="00933897">
        <w:t xml:space="preserve"> в электронной форме № __________ от «___» ____________ 201___ г., протокол № ____ от «___» _________ 201__ г. о нижеследующем:</w:t>
      </w:r>
    </w:p>
    <w:p w:rsidR="002F4061" w:rsidRPr="00511DE2" w:rsidRDefault="002F4061" w:rsidP="00B43E85">
      <w:pPr>
        <w:tabs>
          <w:tab w:val="left" w:pos="-1560"/>
        </w:tabs>
        <w:spacing w:before="120" w:after="120"/>
        <w:ind w:left="-284" w:firstLine="993"/>
        <w:rPr>
          <w:b/>
          <w:spacing w:val="5"/>
        </w:rPr>
      </w:pPr>
      <w:r w:rsidRPr="00511DE2">
        <w:rPr>
          <w:b/>
        </w:rPr>
        <w:t>1. Термины</w:t>
      </w:r>
      <w:r w:rsidRPr="00511DE2">
        <w:rPr>
          <w:b/>
          <w:spacing w:val="5"/>
        </w:rPr>
        <w:t xml:space="preserve"> и </w:t>
      </w:r>
      <w:r w:rsidRPr="00511DE2">
        <w:rPr>
          <w:b/>
        </w:rPr>
        <w:t>определения</w:t>
      </w:r>
    </w:p>
    <w:p w:rsidR="002F4061" w:rsidRPr="00511DE2" w:rsidRDefault="002F4061" w:rsidP="00B43E85">
      <w:pPr>
        <w:ind w:left="-284" w:firstLine="992"/>
        <w:jc w:val="both"/>
      </w:pPr>
      <w:r w:rsidRPr="00511DE2">
        <w:rPr>
          <w:i/>
        </w:rPr>
        <w:t>Акт о приемке выполненных работ</w:t>
      </w:r>
      <w:r w:rsidRPr="00511DE2">
        <w:t xml:space="preserve"> – первичный учетный документ (по унифицированной форме № КС-2, утвержденной Постановлением Госкомстата РФ от 11.11.1999 № 100), составляемый Подрядчиком и подтверждающий выполнение им строительно-монтажных работ за отчетный период, подписываемый Сторонами;</w:t>
      </w:r>
    </w:p>
    <w:p w:rsidR="002F4061" w:rsidRDefault="002F4061" w:rsidP="00B43E85">
      <w:pPr>
        <w:ind w:left="-284" w:firstLine="992"/>
        <w:jc w:val="both"/>
      </w:pPr>
      <w:bookmarkStart w:id="0" w:name="OLE_LINK1"/>
      <w:bookmarkStart w:id="1" w:name="OLE_LINK2"/>
      <w:r w:rsidRPr="00511DE2">
        <w:rPr>
          <w:bCs/>
          <w:i/>
        </w:rPr>
        <w:t xml:space="preserve">Акт </w:t>
      </w:r>
      <w:r w:rsidRPr="00511DE2">
        <w:rPr>
          <w:i/>
        </w:rPr>
        <w:t>приемки</w:t>
      </w:r>
      <w:r w:rsidRPr="00511DE2">
        <w:rPr>
          <w:bCs/>
          <w:i/>
        </w:rPr>
        <w:t xml:space="preserve"> законченного строительством объекта</w:t>
      </w:r>
      <w:r w:rsidRPr="00511DE2">
        <w:rPr>
          <w:bCs/>
        </w:rPr>
        <w:t xml:space="preserve"> – </w:t>
      </w:r>
      <w:r w:rsidRPr="00511DE2">
        <w:t>типовая межотраслевая форма № КС-11, утвержденная постановлением Госкомстата России от 30.10.1997 № 71а</w:t>
      </w:r>
      <w:r>
        <w:t>;</w:t>
      </w:r>
    </w:p>
    <w:bookmarkEnd w:id="0"/>
    <w:bookmarkEnd w:id="1"/>
    <w:p w:rsidR="002F4061" w:rsidRPr="00511DE2" w:rsidRDefault="002F4061" w:rsidP="00B43E85">
      <w:pPr>
        <w:ind w:left="-284" w:firstLine="992"/>
        <w:jc w:val="both"/>
      </w:pPr>
      <w:r w:rsidRPr="00511DE2">
        <w:rPr>
          <w:bCs/>
          <w:i/>
        </w:rPr>
        <w:t>Гарантийный</w:t>
      </w:r>
      <w:r w:rsidRPr="00511DE2">
        <w:rPr>
          <w:i/>
        </w:rPr>
        <w:t xml:space="preserve"> срок</w:t>
      </w:r>
      <w:r w:rsidRPr="00511DE2">
        <w:t xml:space="preserve"> - период, в течение которого Подрядчик обязуется устранить собственными силами за свой счет допущенные Недостатки </w:t>
      </w:r>
      <w:r w:rsidRPr="00511DE2">
        <w:rPr>
          <w:bCs/>
        </w:rPr>
        <w:t>(Несоответствия, Дефекты)</w:t>
      </w:r>
      <w:r w:rsidRPr="00511DE2">
        <w:t>, являющиеся следствием неисполнения и/или ненадлежащего исполнения Подрядчиком обязательств по Договору;</w:t>
      </w:r>
    </w:p>
    <w:p w:rsidR="002F4061" w:rsidRPr="00511DE2" w:rsidRDefault="002F4061" w:rsidP="00B43E85">
      <w:pPr>
        <w:ind w:left="-284" w:firstLine="992"/>
        <w:jc w:val="both"/>
        <w:rPr>
          <w:bCs/>
        </w:rPr>
      </w:pPr>
      <w:r w:rsidRPr="00511DE2">
        <w:rPr>
          <w:bCs/>
          <w:i/>
        </w:rPr>
        <w:t>Исполнительная</w:t>
      </w:r>
      <w:r w:rsidRPr="00511DE2">
        <w:rPr>
          <w:i/>
        </w:rPr>
        <w:t xml:space="preserve"> документация</w:t>
      </w:r>
      <w:r w:rsidRPr="00511DE2">
        <w:t xml:space="preserve"> - учетно-отчетная техническая документация, оформляемая в процессе выполнения Работ и фиксирующая процесс производства Работ и техническое состояние Объекта, а также комплект рабочих чертежей и схем на выполнение Работ с надписями о соответствии выполненных в натуре Работ этим чертежам или внесенным в них согласованным изменениям, сделанными лицами, ответственными за производство  Работ и подтвержденными в   установленном порядке.  К  Исполнительной документации относятся: акты на скрытые работы, акты испытаний сварных соединений, </w:t>
      </w:r>
      <w:r w:rsidRPr="00511DE2">
        <w:rPr>
          <w:bCs/>
        </w:rPr>
        <w:t>акты об индивидуальных испытаниях смонтированных систем, оборудования и трубопроводов,</w:t>
      </w:r>
      <w:r w:rsidRPr="00511DE2">
        <w:t xml:space="preserve"> </w:t>
      </w:r>
      <w:r w:rsidRPr="00511DE2">
        <w:rPr>
          <w:bCs/>
        </w:rPr>
        <w:t>электроустановок и электросетей, оригиналы паспортов и сертификатов на применяемые материалы с печатями заводов-изготовителей, журналы авторского надзора, журналы производства работ и другая документация, предусмотренная действующими  стандартами и регламентами;</w:t>
      </w:r>
    </w:p>
    <w:p w:rsidR="002F4061" w:rsidRPr="00511DE2" w:rsidRDefault="002F4061" w:rsidP="00B43E85">
      <w:pPr>
        <w:ind w:left="-284" w:firstLine="992"/>
        <w:jc w:val="both"/>
        <w:rPr>
          <w:bCs/>
        </w:rPr>
      </w:pPr>
      <w:r w:rsidRPr="00511DE2">
        <w:rPr>
          <w:bCs/>
          <w:i/>
        </w:rPr>
        <w:t xml:space="preserve">Календарный план выполнения работ </w:t>
      </w:r>
      <w:r>
        <w:rPr>
          <w:bCs/>
        </w:rPr>
        <w:t xml:space="preserve">- </w:t>
      </w:r>
      <w:r w:rsidRPr="00511DE2">
        <w:rPr>
          <w:bCs/>
        </w:rPr>
        <w:t xml:space="preserve">план выполнения работ на  Объекте с разбивкой по видам Работ, устанавливающий начальные и конечные сроки и объемы выполнения Работ; </w:t>
      </w:r>
    </w:p>
    <w:p w:rsidR="002F4061" w:rsidRPr="00511DE2" w:rsidRDefault="002F4061" w:rsidP="00B43E85">
      <w:pPr>
        <w:ind w:left="-284" w:firstLine="992"/>
        <w:jc w:val="both"/>
        <w:rPr>
          <w:bCs/>
        </w:rPr>
      </w:pPr>
      <w:r w:rsidRPr="00511DE2">
        <w:rPr>
          <w:bCs/>
          <w:i/>
        </w:rPr>
        <w:t xml:space="preserve">Материалы, Изделия, Оборудование </w:t>
      </w:r>
      <w:r w:rsidRPr="00511DE2">
        <w:rPr>
          <w:bCs/>
        </w:rPr>
        <w:t>- строительные материалы, конструкции и изделия, оборудование, входящие в состав Работ в соответствии с Рабочей  документацией;</w:t>
      </w:r>
    </w:p>
    <w:p w:rsidR="002F4061" w:rsidRPr="00511DE2" w:rsidRDefault="002F4061" w:rsidP="00B43E85">
      <w:pPr>
        <w:ind w:left="-284" w:firstLine="992"/>
        <w:jc w:val="both"/>
        <w:rPr>
          <w:bCs/>
        </w:rPr>
      </w:pPr>
      <w:r w:rsidRPr="00511DE2">
        <w:rPr>
          <w:bCs/>
          <w:i/>
        </w:rPr>
        <w:t>Недостатки (Несоответствия, Дефекты)</w:t>
      </w:r>
      <w:r w:rsidRPr="00511DE2">
        <w:rPr>
          <w:bCs/>
        </w:rPr>
        <w:t xml:space="preserve"> - отступления в Работах от требований действующих Нормативно-технических документов, от Рабочей  документации, в том числе от требований к качеству Работ, Материалов, Изделий, Оборудования, а также любые ошибки, дефекты, недоделки, упущения, нарушения требований Рабочей документации, стандартов и регламентов, допущенные Подрядчиком;</w:t>
      </w:r>
    </w:p>
    <w:p w:rsidR="002F4061" w:rsidRPr="00511DE2" w:rsidRDefault="002F4061" w:rsidP="00B43E85">
      <w:pPr>
        <w:ind w:left="-284" w:firstLine="992"/>
        <w:jc w:val="both"/>
        <w:rPr>
          <w:bCs/>
        </w:rPr>
      </w:pPr>
      <w:r w:rsidRPr="00511DE2">
        <w:rPr>
          <w:bCs/>
          <w:i/>
        </w:rPr>
        <w:t>Нормативно-технические документы (НТД)</w:t>
      </w:r>
      <w:r w:rsidRPr="00511DE2">
        <w:rPr>
          <w:bCs/>
        </w:rPr>
        <w:t xml:space="preserve"> – действующие на территории Р</w:t>
      </w:r>
      <w:r>
        <w:rPr>
          <w:bCs/>
        </w:rPr>
        <w:t xml:space="preserve">оссийской </w:t>
      </w:r>
      <w:r w:rsidRPr="00511DE2">
        <w:rPr>
          <w:bCs/>
        </w:rPr>
        <w:t>Ф</w:t>
      </w:r>
      <w:r>
        <w:rPr>
          <w:bCs/>
        </w:rPr>
        <w:t>едерации</w:t>
      </w:r>
      <w:r w:rsidRPr="00511DE2">
        <w:rPr>
          <w:bCs/>
        </w:rPr>
        <w:t xml:space="preserve"> и подлежащие к применению правила, нормативная документация, включая отраслевые стандарты, устанавливающие требования к Работам, Материалам, Изделиям и Оборудованию;</w:t>
      </w:r>
    </w:p>
    <w:p w:rsidR="002F4061" w:rsidRDefault="002F4061" w:rsidP="00B43E85">
      <w:pPr>
        <w:ind w:left="-284" w:firstLine="992"/>
        <w:jc w:val="both"/>
        <w:rPr>
          <w:bCs/>
        </w:rPr>
      </w:pPr>
      <w:r w:rsidRPr="00511DE2">
        <w:rPr>
          <w:bCs/>
          <w:i/>
        </w:rPr>
        <w:t>Объект</w:t>
      </w:r>
      <w:r w:rsidRPr="00511DE2">
        <w:rPr>
          <w:bCs/>
        </w:rPr>
        <w:t xml:space="preserve"> – </w:t>
      </w:r>
      <w:r>
        <w:t xml:space="preserve"> «Здание, </w:t>
      </w:r>
      <w:r w:rsidRPr="00A36586">
        <w:t>расположенно</w:t>
      </w:r>
      <w:r>
        <w:t xml:space="preserve">е </w:t>
      </w:r>
      <w:r w:rsidRPr="00A36586">
        <w:t xml:space="preserve"> по адресу: Челябинская область,  г. </w:t>
      </w:r>
      <w:r>
        <w:t>Озерск</w:t>
      </w:r>
      <w:r w:rsidRPr="00A36586">
        <w:t xml:space="preserve">, ул. </w:t>
      </w:r>
      <w:r>
        <w:t>Заводская</w:t>
      </w:r>
      <w:r w:rsidRPr="00A36586">
        <w:t xml:space="preserve">, </w:t>
      </w:r>
      <w:r>
        <w:t>15, корпус 5»</w:t>
      </w:r>
      <w:r w:rsidRPr="00511DE2">
        <w:rPr>
          <w:bCs/>
        </w:rPr>
        <w:t xml:space="preserve">; </w:t>
      </w:r>
    </w:p>
    <w:p w:rsidR="002F4061" w:rsidRDefault="002F4061" w:rsidP="00B43E85">
      <w:pPr>
        <w:ind w:left="-284" w:firstLine="992"/>
        <w:jc w:val="both"/>
        <w:rPr>
          <w:bCs/>
        </w:rPr>
      </w:pPr>
      <w:r w:rsidRPr="00511DE2">
        <w:rPr>
          <w:bCs/>
          <w:i/>
        </w:rPr>
        <w:t>Работа</w:t>
      </w:r>
      <w:r w:rsidRPr="00511DE2">
        <w:rPr>
          <w:bCs/>
        </w:rPr>
        <w:t xml:space="preserve"> –  весь комплекс</w:t>
      </w:r>
      <w:r>
        <w:rPr>
          <w:bCs/>
        </w:rPr>
        <w:t xml:space="preserve"> «под ключ» </w:t>
      </w:r>
      <w:r w:rsidRPr="00511DE2">
        <w:rPr>
          <w:bCs/>
        </w:rPr>
        <w:t xml:space="preserve"> выполняемых Подрядчиком в соответствии с Договором подряда работ по Объекту, включая выполнение строительно-монтажных </w:t>
      </w:r>
      <w:r>
        <w:rPr>
          <w:bCs/>
        </w:rPr>
        <w:t xml:space="preserve">работ </w:t>
      </w:r>
      <w:r w:rsidRPr="00511DE2">
        <w:rPr>
          <w:bCs/>
        </w:rPr>
        <w:t>(далее также по тексту – СМР), обеспечение Работ Оборудованием, Материалами, Изделиями в объемах, предусмотренных Рабочей документацией;</w:t>
      </w:r>
      <w:r>
        <w:rPr>
          <w:bCs/>
        </w:rPr>
        <w:t xml:space="preserve"> </w:t>
      </w:r>
      <w:r w:rsidRPr="00511DE2">
        <w:rPr>
          <w:bCs/>
        </w:rPr>
        <w:t>устранение Недостатков/Несоответствий/Дефектов в течение Гарантийного срока</w:t>
      </w:r>
      <w:r>
        <w:rPr>
          <w:bCs/>
        </w:rPr>
        <w:t>;</w:t>
      </w:r>
    </w:p>
    <w:p w:rsidR="002F4061" w:rsidRPr="00FE01EF" w:rsidRDefault="002F4061" w:rsidP="00B43E85">
      <w:pPr>
        <w:ind w:left="-284" w:firstLine="992"/>
        <w:jc w:val="both"/>
        <w:rPr>
          <w:spacing w:val="-1"/>
        </w:rPr>
      </w:pPr>
      <w:r w:rsidRPr="00511DE2">
        <w:rPr>
          <w:bCs/>
          <w:i/>
        </w:rPr>
        <w:t xml:space="preserve">Рабочая документация </w:t>
      </w:r>
      <w:r w:rsidRPr="00511DE2">
        <w:rPr>
          <w:bCs/>
        </w:rPr>
        <w:t xml:space="preserve">– </w:t>
      </w:r>
      <w:r w:rsidRPr="00511DE2">
        <w:rPr>
          <w:spacing w:val="-1"/>
        </w:rPr>
        <w:t xml:space="preserve">утвержденные в установленном порядке и переданные в производство </w:t>
      </w:r>
      <w:r>
        <w:rPr>
          <w:spacing w:val="-1"/>
        </w:rPr>
        <w:t xml:space="preserve">работ документация: проектная документация в составе раздел 1 Пояснительная записка (007.001.0084-ПЗ), Проект организации строительства (007.001.0084-ПОС), Раздел 4 Конструктивные и объемно-планировочные решения (007.001.0084-КР), Раздел 5 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решений, подраздел Силовое оборудование (007.001.0084-ЭМ), Водоснабжение и канализация (007.001.0084-ВК), Отопление и вентиляция (007.001.0084—ОВ), Система электроснабжения (007.001.0084-ЭО), Раздел Технологические решения (007.001.0084-ТР), Раздел 9 Мероприятия по обеспечению </w:t>
      </w:r>
      <w:r w:rsidRPr="00FE01EF">
        <w:rPr>
          <w:spacing w:val="-1"/>
        </w:rPr>
        <w:t xml:space="preserve">пожарной безопасности (007.001.0084-ПБ), Раздел Установка пожарной сигнализации и системы оповещения людей о пожаре, Раздел Пункт  учета тепловой энергии (007.001.0084) (Приложение № 1 к настоящему Договору) и локальные сметы  № 30/2015-УСЭ, </w:t>
      </w:r>
      <w:r>
        <w:rPr>
          <w:spacing w:val="-1"/>
        </w:rPr>
        <w:t xml:space="preserve">№ 32/2015-УСЭ, </w:t>
      </w:r>
      <w:r w:rsidRPr="00FE01EF">
        <w:rPr>
          <w:spacing w:val="-1"/>
        </w:rPr>
        <w:t>№ 33/2015-УСЭ, № 34/2015-УСЭ, № 35/2015-УСЭ, № 3</w:t>
      </w:r>
      <w:r>
        <w:rPr>
          <w:spacing w:val="-1"/>
        </w:rPr>
        <w:t>6</w:t>
      </w:r>
      <w:r w:rsidRPr="00FE01EF">
        <w:rPr>
          <w:spacing w:val="-1"/>
        </w:rPr>
        <w:t>/2015-УСЭ, № 42/2015-УСЭ,  объектный сметный расчет № 1 (Приложение № 2 к настоящему договору);</w:t>
      </w:r>
    </w:p>
    <w:p w:rsidR="002F4061" w:rsidRPr="00BF191F" w:rsidRDefault="002F4061" w:rsidP="00B43E85">
      <w:pPr>
        <w:ind w:left="-284" w:firstLine="992"/>
        <w:jc w:val="both"/>
        <w:rPr>
          <w:spacing w:val="-1"/>
        </w:rPr>
      </w:pPr>
      <w:r w:rsidRPr="00FE01EF">
        <w:rPr>
          <w:i/>
        </w:rPr>
        <w:t>Результат работ</w:t>
      </w:r>
      <w:r w:rsidRPr="00FE01EF">
        <w:t xml:space="preserve"> – объем и виды работ, выполненных по этапу, который оформляется и подтверждается документами унифицированной формы КС-2 «Акт приемки</w:t>
      </w:r>
      <w:r w:rsidRPr="00BF191F">
        <w:t xml:space="preserve"> выполненных работ и затрат» и КС-3 «Справка о стоимости выполненных работ и затрат», утвержденные Постановлением Госкомстата РФ № 100 от 11.11.</w:t>
      </w:r>
      <w:r>
        <w:t>1999 г., подписанными сторонами;</w:t>
      </w:r>
    </w:p>
    <w:p w:rsidR="002F4061" w:rsidRPr="00BF191F" w:rsidRDefault="002F4061" w:rsidP="00B43E85">
      <w:pPr>
        <w:ind w:left="-284" w:firstLine="992"/>
        <w:jc w:val="both"/>
        <w:rPr>
          <w:spacing w:val="-1"/>
        </w:rPr>
      </w:pPr>
      <w:r w:rsidRPr="00BF191F">
        <w:rPr>
          <w:bCs/>
          <w:i/>
        </w:rPr>
        <w:t xml:space="preserve"> Скрытые</w:t>
      </w:r>
      <w:r w:rsidRPr="00BF191F">
        <w:rPr>
          <w:i/>
        </w:rPr>
        <w:t xml:space="preserve"> </w:t>
      </w:r>
      <w:r w:rsidRPr="00BF191F">
        <w:rPr>
          <w:i/>
          <w:spacing w:val="-1"/>
        </w:rPr>
        <w:t>работы</w:t>
      </w:r>
      <w:r w:rsidRPr="00BF191F">
        <w:rPr>
          <w:spacing w:val="-1"/>
        </w:rPr>
        <w:t xml:space="preserve"> – выполненные и подтвержденные соответствующим актом работы, скрываемые последующими работами и конструкциями, качество и точность которых невозможно определить после выполнения последующих строительно-монтажных работ и монтажа конструкций;</w:t>
      </w:r>
    </w:p>
    <w:p w:rsidR="002F4061" w:rsidRPr="00BF191F" w:rsidRDefault="002F4061" w:rsidP="00B43E85">
      <w:pPr>
        <w:ind w:left="-284" w:firstLine="992"/>
        <w:jc w:val="both"/>
      </w:pPr>
      <w:r w:rsidRPr="00BF191F">
        <w:rPr>
          <w:bCs/>
          <w:i/>
        </w:rPr>
        <w:t>Справка о стоимости выполненных работ и затрат</w:t>
      </w:r>
      <w:r w:rsidRPr="00BF191F">
        <w:rPr>
          <w:bCs/>
        </w:rPr>
        <w:t xml:space="preserve"> - первичный учетный документ (по унифицированной форме № КС-3, утвержденной Постановлением Госкомстата РФ от 11.11.1999 № 100), составляемый Подрядчиком и подтверждающий стоимость выполненных им строительно-монтажных работ и произведенных</w:t>
      </w:r>
      <w:r w:rsidRPr="00BF191F">
        <w:t xml:space="preserve"> затрат за отчетный период, подписываемый Сторонами;</w:t>
      </w:r>
    </w:p>
    <w:p w:rsidR="002F4061" w:rsidRDefault="002F4061" w:rsidP="00B43E85">
      <w:pPr>
        <w:ind w:left="-284" w:firstLine="992"/>
        <w:jc w:val="both"/>
      </w:pPr>
      <w:r w:rsidRPr="00BF191F">
        <w:rPr>
          <w:bCs/>
          <w:i/>
        </w:rPr>
        <w:t xml:space="preserve">Этап работ </w:t>
      </w:r>
      <w:r w:rsidRPr="00BF191F">
        <w:t>- объем и виды работ, выполненных Генподрядчиком за отчетный календарный месяц в соответствии со сметной документацией, согласованной сторонами до начала производства работ.</w:t>
      </w:r>
    </w:p>
    <w:p w:rsidR="002F4061" w:rsidRPr="00273DA2" w:rsidRDefault="002F4061" w:rsidP="00B43E85">
      <w:pPr>
        <w:tabs>
          <w:tab w:val="left" w:pos="-1560"/>
        </w:tabs>
        <w:spacing w:before="120" w:after="120"/>
        <w:ind w:left="-284" w:firstLine="993"/>
        <w:rPr>
          <w:b/>
          <w:spacing w:val="5"/>
        </w:rPr>
      </w:pPr>
      <w:r w:rsidRPr="00273DA2">
        <w:rPr>
          <w:b/>
          <w:spacing w:val="5"/>
        </w:rPr>
        <w:t xml:space="preserve">2. </w:t>
      </w:r>
      <w:r w:rsidRPr="00273DA2">
        <w:rPr>
          <w:b/>
        </w:rPr>
        <w:t>Предмет</w:t>
      </w:r>
      <w:r w:rsidRPr="00273DA2">
        <w:rPr>
          <w:b/>
          <w:spacing w:val="5"/>
        </w:rPr>
        <w:t xml:space="preserve"> </w:t>
      </w:r>
      <w:r w:rsidRPr="00273DA2">
        <w:rPr>
          <w:b/>
        </w:rPr>
        <w:t>Договора</w:t>
      </w:r>
    </w:p>
    <w:p w:rsidR="002F4061" w:rsidRPr="00511DE2" w:rsidRDefault="002F4061" w:rsidP="00B43E85">
      <w:pPr>
        <w:ind w:left="-284" w:firstLine="992"/>
        <w:jc w:val="both"/>
      </w:pPr>
      <w:r w:rsidRPr="00511DE2">
        <w:t>2.1. Основанием для заключения настоящего Договора является протокол _______________________________ от ___________№______________.</w:t>
      </w:r>
    </w:p>
    <w:p w:rsidR="002F4061" w:rsidRDefault="002F4061" w:rsidP="00B43E85">
      <w:pPr>
        <w:ind w:left="-284" w:firstLine="992"/>
        <w:jc w:val="both"/>
      </w:pPr>
      <w:r w:rsidRPr="00511DE2">
        <w:t xml:space="preserve">2.2. Подрядчик принимает на себя обязательство выполнить Работы по  объекту </w:t>
      </w:r>
      <w:r w:rsidRPr="000363EF">
        <w:t xml:space="preserve"> </w:t>
      </w:r>
      <w:r>
        <w:t>«Ре</w:t>
      </w:r>
      <w:r w:rsidRPr="00A36586">
        <w:t>конструкции здания</w:t>
      </w:r>
      <w:r>
        <w:t xml:space="preserve">-столовой в/ч 3448 в офисное здание, </w:t>
      </w:r>
      <w:r w:rsidRPr="00A36586">
        <w:t>расположенно</w:t>
      </w:r>
      <w:r>
        <w:t xml:space="preserve">го </w:t>
      </w:r>
      <w:r w:rsidRPr="00A36586">
        <w:t xml:space="preserve"> по адресу: Челябинская область,  г. </w:t>
      </w:r>
      <w:r>
        <w:t>Озерск</w:t>
      </w:r>
      <w:r w:rsidRPr="00A36586">
        <w:t xml:space="preserve">, ул. </w:t>
      </w:r>
      <w:r>
        <w:t>Заводская</w:t>
      </w:r>
      <w:r w:rsidRPr="00A36586">
        <w:t xml:space="preserve">, </w:t>
      </w:r>
      <w:r>
        <w:t xml:space="preserve">15» </w:t>
      </w:r>
      <w:r w:rsidRPr="00511DE2">
        <w:t xml:space="preserve">в соответствии с </w:t>
      </w:r>
      <w:r>
        <w:t>Рабочей документацией  (Приложение 1 к настоящему Договору), Техническим заданием (Приложение 3 к настоящему Договору)</w:t>
      </w:r>
      <w:r w:rsidRPr="00511DE2">
        <w:t xml:space="preserve"> и условиями Договора, а Заказчик обязуется принять выполненные Работы и оплатить их в объеме, предусмотренном Договором. </w:t>
      </w:r>
    </w:p>
    <w:p w:rsidR="002F4061" w:rsidRDefault="002F4061" w:rsidP="00B43E85">
      <w:pPr>
        <w:ind w:left="-284" w:firstLine="992"/>
        <w:jc w:val="both"/>
      </w:pPr>
      <w:r w:rsidRPr="00511DE2">
        <w:t xml:space="preserve">2.3. Место расположения Объекта: </w:t>
      </w:r>
      <w:r w:rsidRPr="00477E47">
        <w:t xml:space="preserve">Челябинская область, ЗАТО г. </w:t>
      </w:r>
      <w:r>
        <w:t>Озерск, ул. Заводская, д. 15.</w:t>
      </w:r>
    </w:p>
    <w:p w:rsidR="002F4061" w:rsidRPr="00511DE2" w:rsidRDefault="002F4061" w:rsidP="00B43E85">
      <w:pPr>
        <w:ind w:left="-284" w:firstLine="992"/>
        <w:jc w:val="both"/>
      </w:pPr>
      <w:r w:rsidRPr="00511DE2">
        <w:t xml:space="preserve">2.4. Подрядчик выполняет Работы, указанные в п. 2.2. настоящего Договора на основании Свидетельства о допуске к определенному виду или видам работ, которые оказывают влияние на безопасность объектов капитального строительства № __________________ от _____________________, выданное саморегулируемой организацией __________________________,  регистрационный номер в государственном реестре саморегулируемых организаций _________________ (Приложение № </w:t>
      </w:r>
      <w:r>
        <w:t>4 к настоящему Договору</w:t>
      </w:r>
      <w:r w:rsidRPr="00511DE2">
        <w:t>).</w:t>
      </w:r>
    </w:p>
    <w:p w:rsidR="002F4061" w:rsidRPr="004246DF" w:rsidRDefault="002F4061" w:rsidP="00B43E85">
      <w:pPr>
        <w:tabs>
          <w:tab w:val="left" w:pos="-1560"/>
        </w:tabs>
        <w:spacing w:before="120" w:after="120"/>
        <w:ind w:left="-284" w:firstLine="993"/>
      </w:pPr>
      <w:r w:rsidRPr="004246DF">
        <w:rPr>
          <w:b/>
        </w:rPr>
        <w:t>3. Сроки выполнения Работ</w:t>
      </w:r>
    </w:p>
    <w:p w:rsidR="002F4061" w:rsidRPr="004246DF" w:rsidRDefault="002F4061" w:rsidP="00B43E85">
      <w:pPr>
        <w:pStyle w:val="a0"/>
        <w:ind w:left="-284" w:firstLine="993"/>
        <w:rPr>
          <w:rFonts w:ascii="Times New Roman" w:hAnsi="Times New Roman" w:cs="Times New Roman"/>
          <w:sz w:val="24"/>
          <w:szCs w:val="24"/>
        </w:rPr>
      </w:pPr>
      <w:r w:rsidRPr="004246DF">
        <w:rPr>
          <w:rFonts w:ascii="Times New Roman" w:hAnsi="Times New Roman" w:cs="Times New Roman"/>
          <w:sz w:val="24"/>
          <w:szCs w:val="24"/>
        </w:rPr>
        <w:t>3.1 Сроки выполнения Работ определены Сторонами:</w:t>
      </w:r>
    </w:p>
    <w:p w:rsidR="002F4061" w:rsidRPr="004246DF" w:rsidRDefault="002F4061" w:rsidP="00B43E85">
      <w:pPr>
        <w:numPr>
          <w:ilvl w:val="0"/>
          <w:numId w:val="6"/>
        </w:numPr>
        <w:ind w:left="-284" w:firstLine="1353"/>
        <w:jc w:val="both"/>
      </w:pPr>
      <w:r w:rsidRPr="004246DF">
        <w:t>Начало –   в течение 3 банковских дней с момента подписания настоящего Договора обеими Сторонами.</w:t>
      </w:r>
    </w:p>
    <w:p w:rsidR="002F4061" w:rsidRPr="00742CCA" w:rsidRDefault="002F4061" w:rsidP="00701C41">
      <w:pPr>
        <w:numPr>
          <w:ilvl w:val="0"/>
          <w:numId w:val="6"/>
        </w:numPr>
        <w:ind w:left="-284" w:firstLine="1418"/>
        <w:jc w:val="both"/>
      </w:pPr>
      <w:r w:rsidRPr="004246DF">
        <w:rPr>
          <w:spacing w:val="-1"/>
        </w:rPr>
        <w:t>Окончание</w:t>
      </w:r>
      <w:r w:rsidRPr="004246DF">
        <w:t xml:space="preserve"> – не позднее</w:t>
      </w:r>
      <w:r>
        <w:t xml:space="preserve"> 12 календарных месяцев с даты начала выполнения работ по настоящему Договору.</w:t>
      </w:r>
    </w:p>
    <w:p w:rsidR="002F4061" w:rsidRPr="006E624F" w:rsidRDefault="002F4061" w:rsidP="006E624F">
      <w:pPr>
        <w:pStyle w:val="a0"/>
        <w:ind w:left="-284" w:firstLine="993"/>
        <w:rPr>
          <w:rFonts w:ascii="Times New Roman" w:hAnsi="Times New Roman" w:cs="Times New Roman"/>
          <w:sz w:val="24"/>
          <w:szCs w:val="24"/>
        </w:rPr>
      </w:pPr>
      <w:r w:rsidRPr="004246DF">
        <w:rPr>
          <w:rFonts w:ascii="Times New Roman" w:hAnsi="Times New Roman" w:cs="Times New Roman"/>
          <w:sz w:val="24"/>
          <w:szCs w:val="24"/>
        </w:rPr>
        <w:t>3.2. Сроки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191F">
        <w:rPr>
          <w:rFonts w:ascii="Times New Roman" w:hAnsi="Times New Roman" w:cs="Times New Roman"/>
          <w:sz w:val="24"/>
          <w:szCs w:val="24"/>
        </w:rPr>
        <w:t>и</w:t>
      </w:r>
      <w:r w:rsidRPr="004246DF">
        <w:rPr>
          <w:rFonts w:ascii="Times New Roman" w:hAnsi="Times New Roman" w:cs="Times New Roman"/>
          <w:sz w:val="24"/>
          <w:szCs w:val="24"/>
        </w:rPr>
        <w:t xml:space="preserve"> объемы выполнения</w:t>
      </w:r>
      <w:r>
        <w:rPr>
          <w:rFonts w:ascii="Times New Roman" w:hAnsi="Times New Roman" w:cs="Times New Roman"/>
          <w:sz w:val="24"/>
          <w:szCs w:val="24"/>
        </w:rPr>
        <w:t xml:space="preserve"> этапов</w:t>
      </w:r>
      <w:r w:rsidRPr="004246DF">
        <w:rPr>
          <w:rFonts w:ascii="Times New Roman" w:hAnsi="Times New Roman" w:cs="Times New Roman"/>
          <w:sz w:val="24"/>
          <w:szCs w:val="24"/>
        </w:rPr>
        <w:t xml:space="preserve"> Работ определены Календарным планом выполнения работ</w:t>
      </w:r>
      <w:r>
        <w:rPr>
          <w:rFonts w:ascii="Times New Roman" w:hAnsi="Times New Roman" w:cs="Times New Roman"/>
          <w:sz w:val="24"/>
          <w:szCs w:val="24"/>
        </w:rPr>
        <w:t xml:space="preserve"> (Приложение № 5</w:t>
      </w:r>
      <w:r w:rsidRPr="00B51CA8">
        <w:rPr>
          <w:rFonts w:ascii="Times New Roman" w:hAnsi="Times New Roman" w:cs="Times New Roman"/>
          <w:sz w:val="24"/>
          <w:szCs w:val="24"/>
        </w:rPr>
        <w:t xml:space="preserve"> </w:t>
      </w:r>
      <w:r w:rsidRPr="00511DE2">
        <w:rPr>
          <w:rFonts w:ascii="Times New Roman" w:hAnsi="Times New Roman" w:cs="Times New Roman"/>
          <w:sz w:val="24"/>
          <w:szCs w:val="24"/>
        </w:rPr>
        <w:t>к настоящему Договору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4246DF">
        <w:rPr>
          <w:rFonts w:ascii="Times New Roman" w:hAnsi="Times New Roman" w:cs="Times New Roman"/>
          <w:sz w:val="24"/>
          <w:szCs w:val="24"/>
        </w:rPr>
        <w:t>.</w:t>
      </w:r>
    </w:p>
    <w:p w:rsidR="002F4061" w:rsidRDefault="002F4061" w:rsidP="00526A64">
      <w:pPr>
        <w:tabs>
          <w:tab w:val="left" w:pos="-1560"/>
        </w:tabs>
        <w:spacing w:before="120" w:after="120"/>
        <w:ind w:left="-284" w:firstLine="993"/>
        <w:jc w:val="both"/>
        <w:rPr>
          <w:b/>
        </w:rPr>
      </w:pPr>
      <w:r w:rsidRPr="004246DF">
        <w:rPr>
          <w:b/>
        </w:rPr>
        <w:t>4.  Стоимость Работ</w:t>
      </w:r>
    </w:p>
    <w:p w:rsidR="002F4061" w:rsidRPr="007F7FAC" w:rsidRDefault="002F4061" w:rsidP="00526A64">
      <w:pPr>
        <w:pStyle w:val="a0"/>
        <w:ind w:left="-284" w:firstLine="99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4.1.</w:t>
      </w:r>
      <w:r w:rsidRPr="004246D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11DE2">
        <w:rPr>
          <w:rFonts w:ascii="Times New Roman" w:hAnsi="Times New Roman" w:cs="Times New Roman"/>
          <w:sz w:val="24"/>
          <w:szCs w:val="24"/>
        </w:rPr>
        <w:t>Стоимость</w:t>
      </w:r>
      <w:r w:rsidRPr="00511DE2">
        <w:rPr>
          <w:rFonts w:ascii="Times New Roman" w:hAnsi="Times New Roman" w:cs="Times New Roman"/>
          <w:bCs/>
          <w:sz w:val="24"/>
          <w:szCs w:val="24"/>
        </w:rPr>
        <w:t xml:space="preserve"> Работ по настоящему Договору определена </w:t>
      </w:r>
      <w:r>
        <w:rPr>
          <w:rFonts w:ascii="Times New Roman" w:hAnsi="Times New Roman" w:cs="Times New Roman"/>
          <w:bCs/>
          <w:sz w:val="24"/>
          <w:szCs w:val="24"/>
        </w:rPr>
        <w:t>П</w:t>
      </w:r>
      <w:r w:rsidRPr="00511DE2">
        <w:rPr>
          <w:rFonts w:ascii="Times New Roman" w:hAnsi="Times New Roman" w:cs="Times New Roman"/>
          <w:bCs/>
          <w:sz w:val="24"/>
          <w:szCs w:val="24"/>
        </w:rPr>
        <w:t xml:space="preserve">ротоколом соглашения о твердой договорной цене </w:t>
      </w:r>
      <w:r w:rsidRPr="00511DE2">
        <w:rPr>
          <w:rFonts w:ascii="Times New Roman" w:hAnsi="Times New Roman" w:cs="Times New Roman"/>
          <w:sz w:val="24"/>
          <w:szCs w:val="24"/>
        </w:rPr>
        <w:t xml:space="preserve">(Приложение №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11DE2">
        <w:rPr>
          <w:rFonts w:ascii="Times New Roman" w:hAnsi="Times New Roman" w:cs="Times New Roman"/>
          <w:sz w:val="24"/>
          <w:szCs w:val="24"/>
        </w:rPr>
        <w:t xml:space="preserve"> к настоящему Договору) </w:t>
      </w:r>
      <w:r w:rsidRPr="00511DE2">
        <w:rPr>
          <w:rFonts w:ascii="Times New Roman" w:hAnsi="Times New Roman" w:cs="Times New Roman"/>
          <w:bCs/>
          <w:sz w:val="24"/>
          <w:szCs w:val="24"/>
        </w:rPr>
        <w:t xml:space="preserve">и составляет ______________ ( __________ ) рублей, в том числе НДС по ставке </w:t>
      </w:r>
      <w:r>
        <w:rPr>
          <w:rFonts w:ascii="Times New Roman" w:hAnsi="Times New Roman" w:cs="Times New Roman"/>
          <w:bCs/>
          <w:sz w:val="24"/>
          <w:szCs w:val="24"/>
        </w:rPr>
        <w:t xml:space="preserve">18 </w:t>
      </w:r>
      <w:r w:rsidRPr="00511DE2">
        <w:rPr>
          <w:rFonts w:ascii="Times New Roman" w:hAnsi="Times New Roman" w:cs="Times New Roman"/>
          <w:bCs/>
          <w:sz w:val="24"/>
          <w:szCs w:val="24"/>
        </w:rPr>
        <w:t xml:space="preserve"> %  _______ ( ______</w:t>
      </w:r>
      <w:r>
        <w:rPr>
          <w:rFonts w:ascii="Times New Roman" w:hAnsi="Times New Roman" w:cs="Times New Roman"/>
          <w:bCs/>
          <w:sz w:val="24"/>
          <w:szCs w:val="24"/>
        </w:rPr>
        <w:t>).</w:t>
      </w:r>
    </w:p>
    <w:p w:rsidR="002F4061" w:rsidRDefault="002F4061" w:rsidP="0077460E">
      <w:pPr>
        <w:ind w:left="-284" w:firstLine="992"/>
        <w:jc w:val="both"/>
      </w:pPr>
      <w:r>
        <w:t xml:space="preserve">4.2. Цена является твердой и  </w:t>
      </w:r>
      <w:r w:rsidRPr="00BF191F">
        <w:t xml:space="preserve">неизменяемой в рамках согласованного в </w:t>
      </w:r>
      <w:r>
        <w:t>рабочей документации</w:t>
      </w:r>
      <w:r w:rsidRPr="00BF191F">
        <w:t xml:space="preserve"> объема  работ по настоящему Договору на весь период исполнения Договора. </w:t>
      </w:r>
      <w:r>
        <w:t>Подрядчик не вправе требовать увеличения твердой цены, а Заказчик ее уменьшения, в том числе в случае, если в момент заключения Договора отсутствовала возможность предусмотреть полный объем подлежащих выполнению работ или необходимых для этого расходов.</w:t>
      </w:r>
    </w:p>
    <w:p w:rsidR="002F4061" w:rsidRDefault="002F4061" w:rsidP="002A705A">
      <w:pPr>
        <w:shd w:val="clear" w:color="auto" w:fill="FFFFFF"/>
        <w:tabs>
          <w:tab w:val="left" w:pos="-2552"/>
          <w:tab w:val="left" w:pos="-1560"/>
          <w:tab w:val="left" w:pos="-993"/>
        </w:tabs>
        <w:ind w:left="-284" w:firstLine="993"/>
        <w:jc w:val="both"/>
      </w:pPr>
      <w:r>
        <w:t xml:space="preserve">4.3. В цену договора включена стоимость работ, услуг, стоимость материалов, изделий, оборудования необходимых для выполнения Работ по Договору в объемах, предусмотренных Рабочей документацией, затраты по транспортировке материалов, изделий и оборудования до склада Заказчика, заготовительно-складские расходы, </w:t>
      </w:r>
      <w:r w:rsidRPr="0090580A">
        <w:rPr>
          <w:bCs/>
        </w:rPr>
        <w:t>удорожание работ, производимых в зимнее время</w:t>
      </w:r>
      <w:r>
        <w:rPr>
          <w:bCs/>
        </w:rPr>
        <w:t>,</w:t>
      </w:r>
      <w:r w:rsidRPr="00477E47">
        <w:t xml:space="preserve"> </w:t>
      </w:r>
      <w:r>
        <w:t>затраты на перевозку рабочих к месту производства работ и обратно, а также все налоги, сборы, платежи  и прочие расходы, связанные с выполнением Работ  по Договору.</w:t>
      </w:r>
    </w:p>
    <w:p w:rsidR="002F4061" w:rsidRPr="005A13C5" w:rsidRDefault="002F4061" w:rsidP="002A705A">
      <w:pPr>
        <w:shd w:val="clear" w:color="auto" w:fill="FFFFFF"/>
        <w:tabs>
          <w:tab w:val="left" w:pos="709"/>
          <w:tab w:val="left" w:pos="9072"/>
          <w:tab w:val="left" w:pos="9781"/>
        </w:tabs>
        <w:spacing w:line="253" w:lineRule="exact"/>
        <w:ind w:left="-284"/>
        <w:jc w:val="both"/>
        <w:rPr>
          <w:color w:val="000000"/>
          <w:spacing w:val="1"/>
        </w:rPr>
      </w:pPr>
      <w:r>
        <w:tab/>
        <w:t>4</w:t>
      </w:r>
      <w:r w:rsidRPr="002A705A">
        <w:rPr>
          <w:color w:val="333333"/>
        </w:rPr>
        <w:t>.</w:t>
      </w:r>
      <w:r>
        <w:rPr>
          <w:color w:val="333333"/>
        </w:rPr>
        <w:t>4</w:t>
      </w:r>
      <w:r w:rsidRPr="002A705A">
        <w:rPr>
          <w:color w:val="333333"/>
        </w:rPr>
        <w:t xml:space="preserve">. </w:t>
      </w:r>
      <w:r w:rsidRPr="00193C34">
        <w:rPr>
          <w:color w:val="000000"/>
          <w:spacing w:val="1"/>
        </w:rPr>
        <w:t xml:space="preserve">В целях сверки взаиморасчетов за </w:t>
      </w:r>
      <w:r>
        <w:rPr>
          <w:color w:val="000000"/>
          <w:spacing w:val="1"/>
        </w:rPr>
        <w:t>выполненные работы С</w:t>
      </w:r>
      <w:r w:rsidRPr="00193C34">
        <w:rPr>
          <w:color w:val="000000"/>
          <w:spacing w:val="1"/>
        </w:rPr>
        <w:t xml:space="preserve">тороны оформляют Акт сверки расчетов в срок не позднее 15 числа месяца, следующего за </w:t>
      </w:r>
      <w:r>
        <w:rPr>
          <w:color w:val="000000"/>
          <w:spacing w:val="1"/>
        </w:rPr>
        <w:t>отчетным</w:t>
      </w:r>
      <w:r w:rsidRPr="00193C34">
        <w:rPr>
          <w:color w:val="000000"/>
          <w:spacing w:val="1"/>
        </w:rPr>
        <w:t xml:space="preserve"> кварталом.</w:t>
      </w:r>
    </w:p>
    <w:p w:rsidR="002F4061" w:rsidRDefault="002F4061" w:rsidP="00B43E85">
      <w:pPr>
        <w:shd w:val="clear" w:color="auto" w:fill="FFFFFF"/>
        <w:tabs>
          <w:tab w:val="left" w:pos="-2552"/>
          <w:tab w:val="left" w:pos="-1560"/>
          <w:tab w:val="left" w:pos="-993"/>
        </w:tabs>
        <w:ind w:left="-284" w:firstLine="993"/>
        <w:jc w:val="both"/>
      </w:pPr>
    </w:p>
    <w:p w:rsidR="002F4061" w:rsidRPr="004246DF" w:rsidRDefault="002F4061" w:rsidP="00B43E85">
      <w:pPr>
        <w:tabs>
          <w:tab w:val="left" w:pos="-1560"/>
        </w:tabs>
        <w:spacing w:before="120" w:after="120"/>
        <w:ind w:left="-284" w:firstLine="993"/>
        <w:rPr>
          <w:b/>
          <w:bCs/>
          <w:iCs/>
        </w:rPr>
      </w:pPr>
      <w:r w:rsidRPr="004246DF">
        <w:rPr>
          <w:b/>
        </w:rPr>
        <w:t>5.  Принятие</w:t>
      </w:r>
      <w:r w:rsidRPr="004246DF">
        <w:rPr>
          <w:b/>
          <w:bCs/>
          <w:iCs/>
        </w:rPr>
        <w:t xml:space="preserve"> </w:t>
      </w:r>
      <w:r w:rsidRPr="004246DF">
        <w:rPr>
          <w:b/>
        </w:rPr>
        <w:t>Подрядчиком</w:t>
      </w:r>
      <w:r w:rsidRPr="004246DF">
        <w:rPr>
          <w:b/>
          <w:bCs/>
          <w:iCs/>
        </w:rPr>
        <w:t xml:space="preserve"> условий Договора</w:t>
      </w:r>
    </w:p>
    <w:p w:rsidR="002F4061" w:rsidRPr="004246DF" w:rsidRDefault="002F4061" w:rsidP="00B43E85">
      <w:pPr>
        <w:ind w:left="-284" w:firstLine="992"/>
        <w:jc w:val="both"/>
      </w:pPr>
      <w:r w:rsidRPr="004246DF">
        <w:t>5.1. Подрядчик подтверждает, что:</w:t>
      </w:r>
    </w:p>
    <w:p w:rsidR="002F4061" w:rsidRPr="004246DF" w:rsidRDefault="002F4061" w:rsidP="00B43E85">
      <w:pPr>
        <w:numPr>
          <w:ilvl w:val="1"/>
          <w:numId w:val="0"/>
        </w:numPr>
        <w:tabs>
          <w:tab w:val="num" w:pos="1116"/>
          <w:tab w:val="num" w:pos="1276"/>
        </w:tabs>
        <w:ind w:left="-284" w:firstLine="992"/>
        <w:jc w:val="both"/>
      </w:pPr>
      <w:r w:rsidRPr="004246DF">
        <w:t>5.1.1. Именно Подрядчик несет полную ответственность за выполнение Работ по Договору в соответствии с действующими в Российской Федерации нормативными актами.</w:t>
      </w:r>
    </w:p>
    <w:p w:rsidR="002F4061" w:rsidRPr="004246DF" w:rsidRDefault="002F4061" w:rsidP="00B43E85">
      <w:pPr>
        <w:numPr>
          <w:ilvl w:val="1"/>
          <w:numId w:val="0"/>
        </w:numPr>
        <w:tabs>
          <w:tab w:val="num" w:pos="1116"/>
          <w:tab w:val="num" w:pos="1276"/>
        </w:tabs>
        <w:ind w:left="-284" w:firstLine="992"/>
        <w:jc w:val="both"/>
      </w:pPr>
      <w:r w:rsidRPr="004246DF">
        <w:t>5.1.2. Подрядчик</w:t>
      </w:r>
      <w:r w:rsidRPr="004246DF">
        <w:rPr>
          <w:color w:val="008000"/>
        </w:rPr>
        <w:t xml:space="preserve"> </w:t>
      </w:r>
      <w:r w:rsidRPr="004246DF">
        <w:t>тщательно изучил и проверил документацию и полностью ознакомлен со всеми условиями, связанными с выполнением Работ, и принимает на себя все расходы, риск и трудности выполнения Работ.</w:t>
      </w:r>
    </w:p>
    <w:p w:rsidR="002F4061" w:rsidRPr="004246DF" w:rsidRDefault="002F4061" w:rsidP="00B43E85">
      <w:pPr>
        <w:numPr>
          <w:ilvl w:val="1"/>
          <w:numId w:val="0"/>
        </w:numPr>
        <w:tabs>
          <w:tab w:val="num" w:pos="1116"/>
          <w:tab w:val="num" w:pos="1276"/>
        </w:tabs>
        <w:ind w:left="-284" w:firstLine="992"/>
        <w:jc w:val="both"/>
      </w:pPr>
      <w:r w:rsidRPr="004246DF">
        <w:t>5.1.3. Подрядчик изучил все материалы Договора и получил</w:t>
      </w:r>
      <w:r w:rsidRPr="004246DF">
        <w:rPr>
          <w:color w:val="008000"/>
        </w:rPr>
        <w:t xml:space="preserve"> </w:t>
      </w:r>
      <w:r w:rsidRPr="004246DF">
        <w:t>полную информацию по всем вопросам, которые могли бы повлиять на сроки, стоимость и качество Работ.</w:t>
      </w:r>
    </w:p>
    <w:p w:rsidR="002F4061" w:rsidRPr="004246DF" w:rsidRDefault="002F4061" w:rsidP="00B43E85">
      <w:pPr>
        <w:tabs>
          <w:tab w:val="left" w:pos="-1560"/>
        </w:tabs>
        <w:spacing w:before="120" w:after="120"/>
        <w:ind w:left="-284" w:firstLine="993"/>
        <w:rPr>
          <w:b/>
        </w:rPr>
      </w:pPr>
      <w:r w:rsidRPr="004246DF">
        <w:rPr>
          <w:b/>
        </w:rPr>
        <w:t>6.  Права и обязанности Сторон</w:t>
      </w:r>
    </w:p>
    <w:p w:rsidR="002F4061" w:rsidRPr="004246DF" w:rsidRDefault="002F4061" w:rsidP="00B43E85">
      <w:pPr>
        <w:tabs>
          <w:tab w:val="left" w:pos="-1560"/>
        </w:tabs>
        <w:spacing w:before="120" w:after="120"/>
        <w:ind w:left="-284" w:firstLine="993"/>
        <w:rPr>
          <w:b/>
        </w:rPr>
      </w:pPr>
      <w:r w:rsidRPr="004246DF">
        <w:rPr>
          <w:b/>
        </w:rPr>
        <w:t>6.1. Подрядчик имеет право:</w:t>
      </w:r>
    </w:p>
    <w:p w:rsidR="002F4061" w:rsidRDefault="002F4061" w:rsidP="00B43E85">
      <w:pPr>
        <w:tabs>
          <w:tab w:val="left" w:pos="-2268"/>
        </w:tabs>
        <w:ind w:left="-284" w:firstLine="993"/>
        <w:jc w:val="both"/>
      </w:pPr>
      <w:r w:rsidRPr="004246DF">
        <w:t xml:space="preserve">6.1.1. Осуществлять права, предусмотренные Договором и законодательством Российской Федерации. </w:t>
      </w:r>
    </w:p>
    <w:p w:rsidR="002F4061" w:rsidRPr="00273DA2" w:rsidRDefault="002F4061" w:rsidP="00B43E85">
      <w:pPr>
        <w:tabs>
          <w:tab w:val="left" w:pos="-1560"/>
        </w:tabs>
        <w:spacing w:before="120" w:after="120"/>
        <w:ind w:left="-284" w:firstLine="709"/>
        <w:rPr>
          <w:b/>
          <w:spacing w:val="5"/>
        </w:rPr>
      </w:pPr>
      <w:r>
        <w:rPr>
          <w:b/>
        </w:rPr>
        <w:t xml:space="preserve">     </w:t>
      </w:r>
      <w:r w:rsidRPr="00273DA2">
        <w:rPr>
          <w:b/>
        </w:rPr>
        <w:t xml:space="preserve">6.2. </w:t>
      </w:r>
      <w:r w:rsidRPr="00273DA2">
        <w:rPr>
          <w:b/>
          <w:spacing w:val="5"/>
        </w:rPr>
        <w:t xml:space="preserve">Для </w:t>
      </w:r>
      <w:r w:rsidRPr="00273DA2">
        <w:rPr>
          <w:b/>
        </w:rPr>
        <w:t>реализации</w:t>
      </w:r>
      <w:r w:rsidRPr="00273DA2">
        <w:rPr>
          <w:b/>
          <w:spacing w:val="5"/>
        </w:rPr>
        <w:t xml:space="preserve"> настоящего Договора Подрядчик обязан:</w:t>
      </w:r>
    </w:p>
    <w:p w:rsidR="002F4061" w:rsidRDefault="002F4061" w:rsidP="00526A64">
      <w:pPr>
        <w:pStyle w:val="NormalWeb"/>
        <w:spacing w:before="0" w:beforeAutospacing="0" w:after="0" w:afterAutospacing="0"/>
        <w:ind w:left="-284" w:firstLine="993"/>
        <w:jc w:val="both"/>
        <w:rPr>
          <w:lang/>
        </w:rPr>
      </w:pPr>
      <w:r w:rsidRPr="00273DA2">
        <w:t>6.2.1. Выполнить Работы по Объекту в полном объеме и в соответствии с переданной Заказчиком в производство работ Рабочей документацией, в сроки, предусмотренные настоящим Договором, и сдать эти Работы Заказчику;</w:t>
      </w:r>
    </w:p>
    <w:p w:rsidR="002F4061" w:rsidRPr="00273DA2" w:rsidRDefault="002F4061" w:rsidP="00526A64">
      <w:pPr>
        <w:pStyle w:val="NormalWeb"/>
        <w:spacing w:before="0" w:beforeAutospacing="0" w:after="0" w:afterAutospacing="0"/>
        <w:ind w:left="-284" w:firstLine="993"/>
        <w:jc w:val="both"/>
      </w:pPr>
      <w:r w:rsidRPr="00273DA2">
        <w:t xml:space="preserve">6.2.2. Вести с момента начала производства Работ по Договору и до их завершения общий и специальный журналы учета выполнения работ в соответствии с </w:t>
      </w:r>
      <w:r>
        <w:rPr>
          <w:lang/>
        </w:rPr>
        <w:t>требованиями нормативных документов</w:t>
      </w:r>
      <w:r w:rsidRPr="00273DA2">
        <w:t xml:space="preserve">, другую учетно-отчетную документацию и комплектовать ее по выполняемым Работам. Формы журналов и актов должны соответствовать требованиям действующих стандартов и Нормативно-техническим документам. Журналы и исполнительная документация должны ежемесячно предоставляться Заказчику до подписания акта о приемке выполненных работ; </w:t>
      </w:r>
    </w:p>
    <w:p w:rsidR="002F4061" w:rsidRDefault="002F4061" w:rsidP="00526A64">
      <w:pPr>
        <w:pStyle w:val="NormalWeb"/>
        <w:widowControl w:val="0"/>
        <w:spacing w:before="0" w:beforeAutospacing="0" w:after="0" w:afterAutospacing="0"/>
        <w:ind w:left="-284"/>
        <w:jc w:val="both"/>
      </w:pPr>
      <w:r>
        <w:rPr>
          <w:lang/>
        </w:rPr>
        <w:t xml:space="preserve">              </w:t>
      </w:r>
      <w:r w:rsidRPr="00273DA2">
        <w:t xml:space="preserve">6.2.3. </w:t>
      </w:r>
      <w:r>
        <w:t>Подрядчик обязан разрабатывать проект производства работ (далее - ППР), в который включать следующие пункты: схема прокладываемых коммуникаций; планы расположения зданий и сооружений, создаваемых в ходе выполнения работ; схемы расположения строительных городков; схемы проезда техники и автотранспорта, схемы складирования материалов и оборудования, включая сыпучие материалы и перевалки; схемы планировки; обмывочные площадки; места захоронения отходов; состав техники и механизмов с указанием веса, габаритов и способов перемещения; график создания перечисленных объектов.</w:t>
      </w:r>
    </w:p>
    <w:p w:rsidR="002F4061" w:rsidRDefault="002F4061" w:rsidP="00526A64">
      <w:pPr>
        <w:pStyle w:val="NormalWeb"/>
        <w:widowControl w:val="0"/>
        <w:spacing w:before="0" w:beforeAutospacing="0" w:after="0" w:afterAutospacing="0"/>
        <w:ind w:left="-284" w:firstLine="992"/>
        <w:jc w:val="both"/>
      </w:pPr>
      <w:r>
        <w:t>До начала работ Подрядчик обязан согласовать ППР с Заказчиком и передать копию подписанного ППР Заказчику.</w:t>
      </w:r>
    </w:p>
    <w:p w:rsidR="002F4061" w:rsidRPr="00273DA2" w:rsidRDefault="002F4061" w:rsidP="00526A64">
      <w:pPr>
        <w:pStyle w:val="NormalWeb"/>
        <w:widowControl w:val="0"/>
        <w:spacing w:before="0" w:beforeAutospacing="0" w:after="0" w:afterAutospacing="0"/>
        <w:ind w:left="-284" w:firstLine="992"/>
        <w:jc w:val="both"/>
      </w:pPr>
      <w:r>
        <w:t>Подрядчик обязан соблюдать требования ППР, разрешения на производство земляных работ и/или актов допусков на производство работ, выданных ему заказчиком.</w:t>
      </w:r>
    </w:p>
    <w:p w:rsidR="002F4061" w:rsidRPr="00273DA2" w:rsidRDefault="002F4061" w:rsidP="00526A64">
      <w:pPr>
        <w:pStyle w:val="NormalWeb"/>
        <w:spacing w:before="0" w:beforeAutospacing="0" w:after="0" w:afterAutospacing="0"/>
        <w:ind w:left="-284" w:firstLine="709"/>
        <w:jc w:val="both"/>
      </w:pPr>
      <w:r>
        <w:rPr>
          <w:lang/>
        </w:rPr>
        <w:t xml:space="preserve">  </w:t>
      </w:r>
      <w:r w:rsidRPr="00273DA2">
        <w:t>6.2.</w:t>
      </w:r>
      <w:r>
        <w:rPr>
          <w:lang/>
        </w:rPr>
        <w:t>4</w:t>
      </w:r>
      <w:r w:rsidRPr="00273DA2">
        <w:t>. Обеспечить производство Работ в полном соответствии с Рабочей документацией, условиями Договора,  строительными нормами и правилами и иной нормативно-технической документацией, действующей в соответствии с законодательством РФ</w:t>
      </w:r>
      <w:r>
        <w:rPr>
          <w:lang/>
        </w:rPr>
        <w:t>.</w:t>
      </w:r>
    </w:p>
    <w:p w:rsidR="002F4061" w:rsidRPr="00273DA2" w:rsidRDefault="002F4061" w:rsidP="00B43E85">
      <w:pPr>
        <w:pStyle w:val="NormalWeb"/>
        <w:spacing w:before="0" w:beforeAutospacing="0" w:after="0" w:afterAutospacing="0"/>
        <w:ind w:left="-284" w:firstLine="709"/>
        <w:jc w:val="both"/>
      </w:pPr>
      <w:r>
        <w:rPr>
          <w:lang/>
        </w:rPr>
        <w:t xml:space="preserve">6.2.5. </w:t>
      </w:r>
      <w:r w:rsidRPr="00273DA2">
        <w:t>Обеспечить качество выполнения всех Работ в соответствии  с Рабочей документацией и действующими строительными нормами и техническими условиями.</w:t>
      </w:r>
    </w:p>
    <w:p w:rsidR="002F4061" w:rsidRPr="00273DA2" w:rsidRDefault="002F4061" w:rsidP="00B43E85">
      <w:pPr>
        <w:pStyle w:val="NormalWeb"/>
        <w:spacing w:before="0" w:beforeAutospacing="0" w:after="0" w:afterAutospacing="0"/>
        <w:ind w:left="-284" w:firstLine="709"/>
        <w:jc w:val="both"/>
      </w:pPr>
      <w:r w:rsidRPr="00273DA2">
        <w:t>6.2.</w:t>
      </w:r>
      <w:r>
        <w:rPr>
          <w:lang/>
        </w:rPr>
        <w:t>6</w:t>
      </w:r>
      <w:r w:rsidRPr="00273DA2">
        <w:t xml:space="preserve">. Осуществлять должный контроль и принимать меры, обеспечивающие соблюдение работниками Подрядчика </w:t>
      </w:r>
      <w:r>
        <w:t xml:space="preserve">(Субподрядчика) </w:t>
      </w:r>
      <w:r w:rsidRPr="00273DA2">
        <w:t>на территории Объекта порядка, установленного соответствующими инструкциями (положениями, регламентами) Заказчика, а также законодательства Российской Федерации;</w:t>
      </w:r>
    </w:p>
    <w:p w:rsidR="002F4061" w:rsidRPr="00273DA2" w:rsidRDefault="002F4061" w:rsidP="00B43E85">
      <w:pPr>
        <w:pStyle w:val="NormalWeb"/>
        <w:spacing w:before="0" w:beforeAutospacing="0" w:after="0" w:afterAutospacing="0"/>
        <w:ind w:left="-284" w:firstLine="709"/>
        <w:jc w:val="both"/>
      </w:pPr>
      <w:r w:rsidRPr="00273DA2">
        <w:t>6.2.</w:t>
      </w:r>
      <w:r>
        <w:rPr>
          <w:lang/>
        </w:rPr>
        <w:t>7</w:t>
      </w:r>
      <w:r w:rsidRPr="00273DA2">
        <w:t>. Немедленно известить Заказчика и до получения от него указаний приостановить Работы при обнаружении:</w:t>
      </w:r>
    </w:p>
    <w:p w:rsidR="002F4061" w:rsidRPr="00273DA2" w:rsidRDefault="002F4061" w:rsidP="00B43E85">
      <w:pPr>
        <w:numPr>
          <w:ilvl w:val="0"/>
          <w:numId w:val="7"/>
        </w:numPr>
        <w:ind w:left="-284" w:firstLine="709"/>
        <w:jc w:val="both"/>
      </w:pPr>
      <w:r w:rsidRPr="00273DA2">
        <w:t>непригодности или недоброкачественности предоставленной Заказчиком Рабочей документации;</w:t>
      </w:r>
    </w:p>
    <w:p w:rsidR="002F4061" w:rsidRPr="00273DA2" w:rsidRDefault="002F4061" w:rsidP="00B43E85">
      <w:pPr>
        <w:numPr>
          <w:ilvl w:val="0"/>
          <w:numId w:val="7"/>
        </w:numPr>
        <w:ind w:left="-284" w:firstLine="709"/>
        <w:jc w:val="both"/>
      </w:pPr>
      <w:r w:rsidRPr="00273DA2">
        <w:t>возможных неблагоприятных для Заказчика последствий выполнения его указаний о способе исполнения Работ;</w:t>
      </w:r>
    </w:p>
    <w:p w:rsidR="002F4061" w:rsidRPr="00273DA2" w:rsidRDefault="002F4061" w:rsidP="00B43E85">
      <w:pPr>
        <w:numPr>
          <w:ilvl w:val="0"/>
          <w:numId w:val="7"/>
        </w:numPr>
        <w:ind w:left="-284" w:firstLine="709"/>
        <w:jc w:val="both"/>
      </w:pPr>
      <w:r w:rsidRPr="00273DA2">
        <w:t>иных, не зависящих от Подрядчика обстоятельств, угрожающих годности или прочности результатов выполняемых Работ, либо создающих невозможность их завершения в срок;</w:t>
      </w:r>
    </w:p>
    <w:p w:rsidR="002F4061" w:rsidRPr="00273DA2" w:rsidRDefault="002F4061" w:rsidP="00B43E85">
      <w:pPr>
        <w:pStyle w:val="NormalWeb"/>
        <w:spacing w:before="0" w:beforeAutospacing="0" w:after="0" w:afterAutospacing="0"/>
        <w:ind w:left="-284" w:firstLine="709"/>
        <w:jc w:val="both"/>
      </w:pPr>
      <w:r w:rsidRPr="00273DA2">
        <w:t>6.2.</w:t>
      </w:r>
      <w:r>
        <w:rPr>
          <w:lang/>
        </w:rPr>
        <w:t>8</w:t>
      </w:r>
      <w:r w:rsidRPr="00273DA2">
        <w:t>.</w:t>
      </w:r>
      <w:r>
        <w:rPr>
          <w:lang/>
        </w:rPr>
        <w:t xml:space="preserve"> </w:t>
      </w:r>
      <w:r w:rsidRPr="00273DA2">
        <w:t>Обеспечить приемку, разгрузку</w:t>
      </w:r>
      <w:r>
        <w:rPr>
          <w:lang/>
        </w:rPr>
        <w:t xml:space="preserve"> и</w:t>
      </w:r>
      <w:r w:rsidRPr="00273DA2">
        <w:t xml:space="preserve"> складирование </w:t>
      </w:r>
      <w:r>
        <w:t>на Объекте Материалов, Изделий, Оборудования</w:t>
      </w:r>
      <w:r w:rsidRPr="00273DA2">
        <w:t>;</w:t>
      </w:r>
    </w:p>
    <w:p w:rsidR="002F4061" w:rsidRPr="00273DA2" w:rsidRDefault="002F4061" w:rsidP="00B43E85">
      <w:pPr>
        <w:ind w:left="-284" w:firstLine="709"/>
        <w:jc w:val="both"/>
      </w:pPr>
      <w:r>
        <w:t>6.2.9</w:t>
      </w:r>
      <w:r w:rsidRPr="00273DA2">
        <w:t xml:space="preserve">. Вывезти до  дня подписания </w:t>
      </w:r>
      <w:r w:rsidRPr="00273DA2">
        <w:rPr>
          <w:bCs/>
        </w:rPr>
        <w:t xml:space="preserve">Акта приемки законченного строительством объекта </w:t>
      </w:r>
      <w:r w:rsidRPr="00476911">
        <w:t>(форма КС-11)</w:t>
      </w:r>
      <w:r w:rsidRPr="00273DA2">
        <w:t xml:space="preserve"> за пределы </w:t>
      </w:r>
      <w:r>
        <w:t>Объекта</w:t>
      </w:r>
      <w:r w:rsidRPr="00273DA2">
        <w:t xml:space="preserve"> принадлежащие Подрядчику </w:t>
      </w:r>
      <w:r>
        <w:t xml:space="preserve">(Субподрядчику) </w:t>
      </w:r>
      <w:r w:rsidRPr="00273DA2">
        <w:t>строительные машины, оборудование, инвентарь, инструменты, строительные материалы, строительный мусор;</w:t>
      </w:r>
      <w:r w:rsidRPr="00273DA2">
        <w:rPr>
          <w:bCs/>
        </w:rPr>
        <w:t xml:space="preserve"> </w:t>
      </w:r>
    </w:p>
    <w:p w:rsidR="002F4061" w:rsidRPr="00273DA2" w:rsidRDefault="002F4061" w:rsidP="00B43E85">
      <w:pPr>
        <w:ind w:left="-284" w:firstLine="709"/>
        <w:jc w:val="both"/>
      </w:pPr>
      <w:r>
        <w:rPr>
          <w:bCs/>
          <w:spacing w:val="3"/>
        </w:rPr>
        <w:t>6.2.10</w:t>
      </w:r>
      <w:r w:rsidRPr="00273DA2">
        <w:rPr>
          <w:bCs/>
          <w:spacing w:val="3"/>
        </w:rPr>
        <w:t>.</w:t>
      </w:r>
      <w:r w:rsidRPr="00273DA2">
        <w:rPr>
          <w:spacing w:val="3"/>
        </w:rPr>
        <w:t xml:space="preserve"> </w:t>
      </w:r>
      <w:r w:rsidRPr="00273DA2">
        <w:t>Обеспечить в ходе Работ выполнение необходимых мероприятий по технике безопасности, рациональному использованию территории, охране окружающей среды, зеленых насаждений и земли.</w:t>
      </w:r>
    </w:p>
    <w:p w:rsidR="002F4061" w:rsidRDefault="002F4061" w:rsidP="00526A64">
      <w:pPr>
        <w:ind w:left="-284" w:firstLine="709"/>
        <w:jc w:val="both"/>
      </w:pPr>
      <w:r>
        <w:t xml:space="preserve">6.2.11. </w:t>
      </w:r>
      <w:r w:rsidRPr="00273DA2">
        <w:t xml:space="preserve">Подрядчик </w:t>
      </w:r>
      <w:r>
        <w:t xml:space="preserve">(Субподрядчик) </w:t>
      </w:r>
      <w:r w:rsidRPr="00273DA2">
        <w:t xml:space="preserve">при выполнении Работ обязуется соблюдать нормы и требования пожарной безопасности, установленные действующим законодательством </w:t>
      </w:r>
      <w:r w:rsidRPr="00511DE2">
        <w:t>Р</w:t>
      </w:r>
      <w:r>
        <w:t xml:space="preserve">оссийской </w:t>
      </w:r>
      <w:r w:rsidRPr="00511DE2">
        <w:t>Ф</w:t>
      </w:r>
      <w:r>
        <w:t>едерации</w:t>
      </w:r>
      <w:r w:rsidRPr="00273DA2">
        <w:t xml:space="preserve"> и несет ответственность за их нарушение, включая полное возмещение причиненного Заказчику ущерба;</w:t>
      </w:r>
    </w:p>
    <w:p w:rsidR="002F4061" w:rsidRPr="00526A64" w:rsidRDefault="002F4061" w:rsidP="00526A64">
      <w:pPr>
        <w:ind w:left="-284" w:firstLine="709"/>
        <w:jc w:val="both"/>
      </w:pPr>
      <w:r>
        <w:rPr>
          <w:bCs/>
        </w:rPr>
        <w:t>6.2.12</w:t>
      </w:r>
      <w:r w:rsidRPr="00273DA2">
        <w:rPr>
          <w:bCs/>
        </w:rPr>
        <w:t xml:space="preserve">. Передать Заказчику Исполнительную документацию на выполненные Работы согласно перечню, определенному СНиП, за 3 (три) </w:t>
      </w:r>
      <w:r w:rsidRPr="00273DA2">
        <w:t xml:space="preserve">банковских </w:t>
      </w:r>
      <w:r w:rsidRPr="00273DA2">
        <w:rPr>
          <w:bCs/>
        </w:rPr>
        <w:t xml:space="preserve">дня до подписания </w:t>
      </w:r>
      <w:r w:rsidRPr="00273DA2">
        <w:t>формы № КС-11</w:t>
      </w:r>
      <w:r w:rsidRPr="00273DA2">
        <w:rPr>
          <w:bCs/>
        </w:rPr>
        <w:t xml:space="preserve">;  </w:t>
      </w:r>
    </w:p>
    <w:p w:rsidR="002F4061" w:rsidRPr="00273DA2" w:rsidRDefault="002F4061" w:rsidP="00B43E85">
      <w:pPr>
        <w:numPr>
          <w:ilvl w:val="1"/>
          <w:numId w:val="0"/>
        </w:numPr>
        <w:tabs>
          <w:tab w:val="num" w:pos="1116"/>
          <w:tab w:val="num" w:pos="1276"/>
        </w:tabs>
        <w:ind w:left="-284" w:firstLine="709"/>
        <w:jc w:val="both"/>
      </w:pPr>
      <w:r w:rsidRPr="00273DA2">
        <w:t>6.2.1</w:t>
      </w:r>
      <w:r>
        <w:t>3</w:t>
      </w:r>
      <w:r w:rsidRPr="00273DA2">
        <w:t>. Обеспечивать и контролировать свои действия в целях сохранения здоровья, создания безопасных условий труда, безопасности работающих:</w:t>
      </w:r>
    </w:p>
    <w:p w:rsidR="002F4061" w:rsidRPr="00273DA2" w:rsidRDefault="002F4061" w:rsidP="00B43E85">
      <w:pPr>
        <w:numPr>
          <w:ilvl w:val="0"/>
          <w:numId w:val="7"/>
        </w:numPr>
        <w:ind w:left="-284" w:firstLine="709"/>
        <w:jc w:val="both"/>
      </w:pPr>
      <w:r w:rsidRPr="00273DA2">
        <w:t>Соблюдать требования правил по охране труда в соответствии со СНиП и действующим Законодательством РФ.</w:t>
      </w:r>
    </w:p>
    <w:p w:rsidR="002F4061" w:rsidRPr="00273DA2" w:rsidRDefault="002F4061" w:rsidP="00B43E85">
      <w:pPr>
        <w:numPr>
          <w:ilvl w:val="0"/>
          <w:numId w:val="7"/>
        </w:numPr>
        <w:ind w:left="-284" w:firstLine="709"/>
        <w:jc w:val="both"/>
      </w:pPr>
      <w:r w:rsidRPr="00273DA2">
        <w:t>Обеспечить безопасное производство работ.</w:t>
      </w:r>
    </w:p>
    <w:p w:rsidR="002F4061" w:rsidRPr="00273DA2" w:rsidRDefault="002F4061" w:rsidP="00B43E85">
      <w:pPr>
        <w:numPr>
          <w:ilvl w:val="0"/>
          <w:numId w:val="7"/>
        </w:numPr>
        <w:ind w:left="-284" w:firstLine="709"/>
        <w:jc w:val="both"/>
      </w:pPr>
      <w:r w:rsidRPr="00273DA2">
        <w:t>Разработать, при необходимости, дополнительные меры по обеспечению безопасных условий труда и выполнять их в процессе работ.</w:t>
      </w:r>
    </w:p>
    <w:p w:rsidR="002F4061" w:rsidRPr="00273DA2" w:rsidRDefault="002F4061" w:rsidP="00B43E85">
      <w:pPr>
        <w:numPr>
          <w:ilvl w:val="0"/>
          <w:numId w:val="7"/>
        </w:numPr>
        <w:ind w:left="-284" w:firstLine="709"/>
        <w:jc w:val="both"/>
      </w:pPr>
      <w:r w:rsidRPr="00273DA2">
        <w:t>Выполнить мероприятия по обеспечению безопасных условий труда, предусмотренных актом-допуском, нарядом-допуском и графиком совмещенных работ.</w:t>
      </w:r>
    </w:p>
    <w:p w:rsidR="002F4061" w:rsidRPr="00273DA2" w:rsidRDefault="002F4061" w:rsidP="00B43E85">
      <w:pPr>
        <w:numPr>
          <w:ilvl w:val="0"/>
          <w:numId w:val="7"/>
        </w:numPr>
        <w:ind w:left="-284" w:firstLine="709"/>
        <w:jc w:val="both"/>
      </w:pPr>
      <w:r w:rsidRPr="00273DA2">
        <w:t>Выполнять работы силами подготовленного и аттестованного персонала, назначить лиц, ответственных за обеспечение охраны труда; организовать допуск персонала к работам, в том числе в зонах постоянно или потенциально опасных производственных факторов.</w:t>
      </w:r>
    </w:p>
    <w:p w:rsidR="002F4061" w:rsidRPr="00273DA2" w:rsidRDefault="002F4061" w:rsidP="00B43E85">
      <w:pPr>
        <w:numPr>
          <w:ilvl w:val="0"/>
          <w:numId w:val="7"/>
        </w:numPr>
        <w:ind w:left="-284" w:firstLine="709"/>
        <w:jc w:val="both"/>
      </w:pPr>
      <w:r w:rsidRPr="00273DA2">
        <w:t xml:space="preserve">Обеспечить обучение персонала и контроль усвоения им информации по требованиям охраны труда при выполнении технологических операций. </w:t>
      </w:r>
    </w:p>
    <w:p w:rsidR="002F4061" w:rsidRPr="00273DA2" w:rsidRDefault="002F4061" w:rsidP="00B43E85">
      <w:pPr>
        <w:numPr>
          <w:ilvl w:val="0"/>
          <w:numId w:val="7"/>
        </w:numPr>
        <w:ind w:left="-284" w:firstLine="709"/>
        <w:jc w:val="both"/>
      </w:pPr>
      <w:r w:rsidRPr="00273DA2">
        <w:t>Обеспечить своих работников исправными средствами индивидуальной и коллективной защиты, спецодеждой и специальной обувью и контролировать правильное их применение.</w:t>
      </w:r>
    </w:p>
    <w:p w:rsidR="002F4061" w:rsidRPr="00273DA2" w:rsidRDefault="002F4061" w:rsidP="00B43E85">
      <w:pPr>
        <w:numPr>
          <w:ilvl w:val="0"/>
          <w:numId w:val="7"/>
        </w:numPr>
        <w:ind w:left="-284" w:firstLine="709"/>
        <w:jc w:val="both"/>
      </w:pPr>
      <w:r w:rsidRPr="00273DA2">
        <w:t>Содержать производственные территории, участки работ и рабочие места, предоставляемые для производства договорных работ, в чистоте и порядке.</w:t>
      </w:r>
    </w:p>
    <w:p w:rsidR="002F4061" w:rsidRPr="00273DA2" w:rsidRDefault="002F4061" w:rsidP="00B43E85">
      <w:pPr>
        <w:numPr>
          <w:ilvl w:val="0"/>
          <w:numId w:val="7"/>
        </w:numPr>
        <w:ind w:left="-284" w:firstLine="709"/>
        <w:jc w:val="both"/>
      </w:pPr>
      <w:r w:rsidRPr="00273DA2">
        <w:t>Обеспечить исправное техническое состояние и безопасную эксплуатацию оборудования.</w:t>
      </w:r>
    </w:p>
    <w:p w:rsidR="002F4061" w:rsidRPr="00273DA2" w:rsidRDefault="002F4061" w:rsidP="00B43E85">
      <w:pPr>
        <w:numPr>
          <w:ilvl w:val="0"/>
          <w:numId w:val="7"/>
        </w:numPr>
        <w:ind w:left="-284" w:firstLine="709"/>
        <w:jc w:val="both"/>
      </w:pPr>
      <w:r w:rsidRPr="00273DA2">
        <w:t>Обеспечить своих работников талонами предупреждения нарушений правил и норм по охране труда, пожарной безопасности.</w:t>
      </w:r>
    </w:p>
    <w:p w:rsidR="002F4061" w:rsidRPr="00273DA2" w:rsidRDefault="002F4061" w:rsidP="00B43E85">
      <w:pPr>
        <w:numPr>
          <w:ilvl w:val="0"/>
          <w:numId w:val="7"/>
        </w:numPr>
        <w:ind w:left="-284" w:firstLine="709"/>
        <w:jc w:val="both"/>
      </w:pPr>
      <w:r w:rsidRPr="00273DA2">
        <w:t>Самостоятельно проводить аттестацию рабочих мест.</w:t>
      </w:r>
    </w:p>
    <w:p w:rsidR="002F4061" w:rsidRPr="00273DA2" w:rsidRDefault="002F4061" w:rsidP="00B43E85">
      <w:pPr>
        <w:pStyle w:val="BodyText"/>
        <w:spacing w:after="0"/>
        <w:ind w:left="-284" w:firstLine="709"/>
        <w:jc w:val="both"/>
      </w:pPr>
      <w:r w:rsidRPr="00273DA2">
        <w:t>6.2.1</w:t>
      </w:r>
      <w:r>
        <w:t>4</w:t>
      </w:r>
      <w:r w:rsidRPr="00273DA2">
        <w:t>. Уведомить Заказчика в течение 3 (трех) банковских дней об окончании срока действия, либо об отзыве свидетельства о допуске на производство работ;</w:t>
      </w:r>
    </w:p>
    <w:p w:rsidR="002F4061" w:rsidRDefault="002F4061" w:rsidP="00526A64">
      <w:pPr>
        <w:pStyle w:val="BodyText"/>
        <w:spacing w:after="0"/>
        <w:ind w:left="-284" w:firstLine="709"/>
        <w:jc w:val="both"/>
      </w:pPr>
      <w:r w:rsidRPr="00273DA2">
        <w:t>6.2.</w:t>
      </w:r>
      <w:r>
        <w:t>15</w:t>
      </w:r>
      <w:r w:rsidRPr="00273DA2">
        <w:t xml:space="preserve">.  Уведомить Заказчика в течение 3 (трех) банковских дней о возбуждении в отношении Подрядчика дела о банкротстве; </w:t>
      </w:r>
    </w:p>
    <w:p w:rsidR="002F4061" w:rsidRPr="00273DA2" w:rsidRDefault="002F4061" w:rsidP="00526A64">
      <w:pPr>
        <w:pStyle w:val="BodyText"/>
        <w:spacing w:after="0"/>
        <w:ind w:left="-284" w:firstLine="709"/>
        <w:jc w:val="both"/>
      </w:pPr>
      <w:r>
        <w:t>6.2.</w:t>
      </w:r>
      <w:r w:rsidRPr="00443E54">
        <w:t>1</w:t>
      </w:r>
      <w:r>
        <w:t>6</w:t>
      </w:r>
      <w:r w:rsidRPr="00273DA2">
        <w:t xml:space="preserve">. </w:t>
      </w:r>
      <w:r>
        <w:t>Подрядчик обязан по требованию Заказчика за свой счет выполнять в кратчайшие сроки необходимый объем работ для проведения аварийно-восстановительного ремонта поврежденных в процессе работы подземных и иных коммуникаций, вследствие нарушения требований ППР, разрешения на производство земляных работ, актов-допусков на производство работ и оплатить все расходы, понесенные заказчиком, связанные с  повреждением его объектов</w:t>
      </w:r>
      <w:r w:rsidRPr="00273DA2">
        <w:t>;</w:t>
      </w:r>
    </w:p>
    <w:p w:rsidR="002F4061" w:rsidRPr="00273DA2" w:rsidRDefault="002F4061" w:rsidP="00B43E85">
      <w:pPr>
        <w:ind w:left="-284" w:firstLine="709"/>
        <w:jc w:val="both"/>
      </w:pPr>
      <w:r w:rsidRPr="00273DA2">
        <w:t>6.2.</w:t>
      </w:r>
      <w:r>
        <w:t>17</w:t>
      </w:r>
      <w:r w:rsidRPr="00273DA2">
        <w:t>. Письменно известить Заказчика за 3 (три) банковских дня до начала приемки о готовности ответственных конструкций и скрытых работ. Подрядчик приступает к  выполнению последующих работ только после приемки Заказчиком скрытых работ и составления актов освидетельствования этих работ. Если закрытие этих работ выполнено без подтверждения Заказчика, в случае, когда он не был должным образом информирован об этом, то по требованию Заказчика Подрядчик обязан за свой счет вскрыть любую часть скрытых работ, согласно указанию Заказчика, а затем восстановить ее за свой счет;</w:t>
      </w:r>
    </w:p>
    <w:p w:rsidR="002F4061" w:rsidRPr="00273DA2" w:rsidRDefault="002F4061" w:rsidP="00B43E85">
      <w:pPr>
        <w:ind w:left="-284" w:firstLine="709"/>
        <w:jc w:val="both"/>
      </w:pPr>
      <w:r w:rsidRPr="00273DA2">
        <w:t>В случае неявки представителя Заказчика в указанный Подрядчиком срок, Подрядчик составляет односторонний акт. Вскрытие работ в этом случае  по требованию Заказчика производится за его счет. При не выявлении Недостатков, закрытие производится за счет Заказчика;</w:t>
      </w:r>
    </w:p>
    <w:p w:rsidR="002F4061" w:rsidRPr="00273DA2" w:rsidRDefault="002F4061" w:rsidP="00B43E85">
      <w:pPr>
        <w:ind w:left="-284" w:firstLine="709"/>
        <w:jc w:val="both"/>
      </w:pPr>
      <w:r>
        <w:t xml:space="preserve">6.2.18. </w:t>
      </w:r>
      <w:r w:rsidRPr="00273DA2">
        <w:t xml:space="preserve">Подрядчик гарантирует освобождение Заказчика от всех документированных претензий, требований, судебных исков и т.п. со стороны третьих лиц, которые могут возникнуть вследствие невыполнения или ненадлежащего выполнения Подрядчиком или привлеченным им Субподрядчиком своих обязательств по настоящему Договору при выполнении Работ, а в случае возникновения таковых примет на себя оплату убытков, издержек и расходов, возникших у третьей стороны. </w:t>
      </w:r>
    </w:p>
    <w:p w:rsidR="002F4061" w:rsidRPr="00273DA2" w:rsidRDefault="002F4061" w:rsidP="00B43E85">
      <w:pPr>
        <w:ind w:left="-284" w:firstLine="709"/>
        <w:jc w:val="both"/>
      </w:pPr>
      <w:r w:rsidRPr="00273DA2">
        <w:t>6.2.</w:t>
      </w:r>
      <w:r>
        <w:t>19</w:t>
      </w:r>
      <w:r w:rsidRPr="00273DA2">
        <w:t>. Подрядчик гарантирует освобождение Заказчика от гражданско-правовой ответственности, от уплаты сумм по всем претензиям, требованиям и судебным искам и от всякого рода расходов, связанных с у</w:t>
      </w:r>
      <w:r>
        <w:t xml:space="preserve">вечьями и несчастными случаями, </w:t>
      </w:r>
      <w:r w:rsidRPr="00273DA2">
        <w:t>в процессе выполнения работ Подрядчиком или привлеченным им Субподрядчиком по Договору.</w:t>
      </w:r>
    </w:p>
    <w:p w:rsidR="002F4061" w:rsidRPr="00273DA2" w:rsidRDefault="002F4061" w:rsidP="00B43E85">
      <w:pPr>
        <w:ind w:left="-284" w:firstLine="709"/>
        <w:jc w:val="both"/>
      </w:pPr>
      <w:r w:rsidRPr="00273DA2">
        <w:t>6.2.</w:t>
      </w:r>
      <w:r>
        <w:t>20</w:t>
      </w:r>
      <w:r w:rsidRPr="00273DA2">
        <w:t>. До заключения договоров с Субподрядчиками письменно согласовать с Заказчиком их перечень и объемы поручаемых им работ.</w:t>
      </w:r>
    </w:p>
    <w:p w:rsidR="002F4061" w:rsidRPr="00273DA2" w:rsidRDefault="002F4061" w:rsidP="00B43E85">
      <w:pPr>
        <w:ind w:left="-284" w:firstLine="709"/>
        <w:jc w:val="both"/>
      </w:pPr>
      <w:r w:rsidRPr="00273DA2">
        <w:t>6.2.</w:t>
      </w:r>
      <w:r>
        <w:t>21</w:t>
      </w:r>
      <w:r w:rsidRPr="00273DA2">
        <w:t xml:space="preserve">. Подрядчик обязан привлекать для выполнения отдельных видов Работ Субподрядчиков, имеющих все необходимые лицензии (свидетельства), необходимые для их производства. </w:t>
      </w:r>
    </w:p>
    <w:p w:rsidR="002F4061" w:rsidRPr="00273DA2" w:rsidRDefault="002F4061" w:rsidP="00B43E85">
      <w:pPr>
        <w:ind w:left="-284" w:firstLine="709"/>
        <w:jc w:val="both"/>
      </w:pPr>
      <w:r w:rsidRPr="00273DA2">
        <w:t>Подрядчик обязан включать в договоры субподряда информацию о номере Свидетельства о допуске к определенному виду или видам работ, которые оказывают влияние на безопасность объектов капитального строительства, о дате его выдачи, о наименовании и о регистрационном номере саморегулируемой организации, выдавшей Свидетельство о допуске к работам, а также о документе, подтверждающим право саморегулируемой организации выдавать свидетельства о допуске.</w:t>
      </w:r>
    </w:p>
    <w:p w:rsidR="002F4061" w:rsidRPr="00273DA2" w:rsidRDefault="002F4061" w:rsidP="00B43E85">
      <w:pPr>
        <w:ind w:left="-284" w:firstLine="709"/>
        <w:jc w:val="both"/>
      </w:pPr>
      <w:r w:rsidRPr="00273DA2">
        <w:t>6.2.2</w:t>
      </w:r>
      <w:r>
        <w:t>2</w:t>
      </w:r>
      <w:r w:rsidRPr="00273DA2">
        <w:t>. Подрядчик обязан координировать действия привлеченных им Субподрядчиков.</w:t>
      </w:r>
    </w:p>
    <w:p w:rsidR="002F4061" w:rsidRPr="00273DA2" w:rsidRDefault="002F4061" w:rsidP="00B43E85">
      <w:pPr>
        <w:ind w:left="-284" w:firstLine="709"/>
        <w:jc w:val="both"/>
      </w:pPr>
      <w:r w:rsidRPr="00273DA2">
        <w:t>6.2.2</w:t>
      </w:r>
      <w:r>
        <w:t>3</w:t>
      </w:r>
      <w:r w:rsidRPr="00273DA2">
        <w:t>. Подрядчик несет ответственность за невыполнение или ненадлежащее выполнение Субподрядчиками порученных им обязательств по Договору.</w:t>
      </w:r>
    </w:p>
    <w:p w:rsidR="002F4061" w:rsidRDefault="002F4061" w:rsidP="00B43E85">
      <w:pPr>
        <w:ind w:left="-284" w:firstLine="709"/>
        <w:jc w:val="both"/>
      </w:pPr>
      <w:r w:rsidRPr="00273DA2">
        <w:t>6.2.</w:t>
      </w:r>
      <w:r>
        <w:t>24</w:t>
      </w:r>
      <w:r w:rsidRPr="00273DA2">
        <w:t>. Выполнить в полном объеме все свои обязательства, предусмотренные в других статьях настоящего Договора.</w:t>
      </w:r>
    </w:p>
    <w:p w:rsidR="002F4061" w:rsidRDefault="002F4061" w:rsidP="00B43E85">
      <w:pPr>
        <w:ind w:left="-284" w:firstLine="709"/>
        <w:jc w:val="both"/>
      </w:pPr>
      <w:r>
        <w:t>6.2.25. Обязан соблюдать и контролировать соблюдение работниками Подрядчика и привлеченных им Субподрядчиков запрета курения на рабочих местах и в рабочих зонах Объекта.</w:t>
      </w:r>
    </w:p>
    <w:p w:rsidR="002F4061" w:rsidRPr="004246DF" w:rsidRDefault="002F4061" w:rsidP="00B43E85">
      <w:pPr>
        <w:tabs>
          <w:tab w:val="left" w:pos="-1560"/>
        </w:tabs>
        <w:spacing w:before="120" w:after="120"/>
        <w:ind w:left="-284" w:firstLine="709"/>
        <w:rPr>
          <w:b/>
        </w:rPr>
      </w:pPr>
      <w:r w:rsidRPr="004246DF">
        <w:rPr>
          <w:b/>
        </w:rPr>
        <w:t>6.3.  Заказчик имеет право:</w:t>
      </w:r>
    </w:p>
    <w:p w:rsidR="002F4061" w:rsidRPr="004246DF" w:rsidRDefault="002F4061" w:rsidP="00B43E85">
      <w:pPr>
        <w:ind w:left="-284" w:firstLine="709"/>
        <w:jc w:val="both"/>
      </w:pPr>
      <w:r w:rsidRPr="004246DF">
        <w:t>6.3.1. Осуществлять права, предусмотренные Договором и нормативно-правовыми актами Российской Федерации;</w:t>
      </w:r>
    </w:p>
    <w:p w:rsidR="002F4061" w:rsidRPr="004246DF" w:rsidRDefault="002F4061" w:rsidP="00B43E85">
      <w:pPr>
        <w:ind w:left="-284" w:firstLine="709"/>
        <w:jc w:val="both"/>
        <w:rPr>
          <w:bCs/>
        </w:rPr>
      </w:pPr>
      <w:r w:rsidRPr="004246DF">
        <w:t>6.3.2.</w:t>
      </w:r>
      <w:r w:rsidRPr="004246DF">
        <w:rPr>
          <w:bCs/>
        </w:rPr>
        <w:t xml:space="preserve"> Проверять ход и качество выполнения условий Договора и целевое использование средств, выделяемых для финансирования Объекта;</w:t>
      </w:r>
    </w:p>
    <w:p w:rsidR="002F4061" w:rsidRPr="004246DF" w:rsidRDefault="002F4061" w:rsidP="00B43E85">
      <w:pPr>
        <w:ind w:left="-284" w:firstLine="709"/>
        <w:jc w:val="both"/>
        <w:rPr>
          <w:bCs/>
        </w:rPr>
      </w:pPr>
      <w:r w:rsidRPr="004246DF">
        <w:t xml:space="preserve">6.3.3. </w:t>
      </w:r>
      <w:r w:rsidRPr="004246DF">
        <w:rPr>
          <w:bCs/>
        </w:rPr>
        <w:t>Запрашивать информацию и документы о ходе выполнения Работ;</w:t>
      </w:r>
    </w:p>
    <w:p w:rsidR="002F4061" w:rsidRPr="000F7597" w:rsidRDefault="002F4061" w:rsidP="00151C0D">
      <w:pPr>
        <w:ind w:left="-284" w:firstLine="720"/>
        <w:jc w:val="both"/>
      </w:pPr>
      <w:r>
        <w:t xml:space="preserve">6.3.4. </w:t>
      </w:r>
      <w:r w:rsidRPr="000F7597">
        <w:t>Заказчик вправе отказаться от исполнения договора и потребовать возмещения убытков</w:t>
      </w:r>
      <w:r>
        <w:t xml:space="preserve">, при начале выполнения Подрядчиком Работ позже срока, определенного в Договоре, а также в случае нарушения Подрядчиком сроков выполнения работ (начала и окончания  производства поэтапного выполнения работ), установленных в Договоре,  более чем на 15 (пятнадцать) календарных дней, </w:t>
      </w:r>
      <w:r w:rsidRPr="000F7597">
        <w:t>или выполн</w:t>
      </w:r>
      <w:r>
        <w:t>ении</w:t>
      </w:r>
      <w:r w:rsidRPr="000F7597">
        <w:t xml:space="preserve"> </w:t>
      </w:r>
      <w:r>
        <w:t>Р</w:t>
      </w:r>
      <w:r w:rsidRPr="000F7597">
        <w:t xml:space="preserve">абот настолько медленно, что </w:t>
      </w:r>
      <w:r>
        <w:t>их своевременное завершение</w:t>
      </w:r>
      <w:r w:rsidRPr="000F7597">
        <w:t xml:space="preserve"> </w:t>
      </w:r>
      <w:r>
        <w:t>становится явно невозможным</w:t>
      </w:r>
      <w:r w:rsidRPr="000F7597">
        <w:t>.</w:t>
      </w:r>
    </w:p>
    <w:p w:rsidR="002F4061" w:rsidRDefault="002F4061" w:rsidP="00151C0D">
      <w:pPr>
        <w:ind w:left="-284" w:firstLine="720"/>
        <w:jc w:val="both"/>
      </w:pPr>
      <w:r>
        <w:t>6.3.5.</w:t>
      </w:r>
      <w:r w:rsidRPr="000F7597">
        <w:t xml:space="preserve"> Заказчик вправе назначить </w:t>
      </w:r>
      <w:r>
        <w:rPr>
          <w:color w:val="000000"/>
        </w:rPr>
        <w:t>Подрядчик</w:t>
      </w:r>
      <w:r>
        <w:t xml:space="preserve">у </w:t>
      </w:r>
      <w:r w:rsidRPr="000F7597">
        <w:t>срок для устранения недостатков</w:t>
      </w:r>
      <w:r>
        <w:t xml:space="preserve"> – 10 (десять) рабочих дней,</w:t>
      </w:r>
      <w:r w:rsidRPr="000F7597">
        <w:t xml:space="preserve"> </w:t>
      </w:r>
      <w:r>
        <w:t>е</w:t>
      </w:r>
      <w:r w:rsidRPr="000F7597">
        <w:t>сли во время выполнения Работ станет очевидным, что он</w:t>
      </w:r>
      <w:r>
        <w:t>и</w:t>
      </w:r>
      <w:r w:rsidRPr="000F7597">
        <w:t xml:space="preserve"> не буд</w:t>
      </w:r>
      <w:r>
        <w:t>у</w:t>
      </w:r>
      <w:r w:rsidRPr="000F7597">
        <w:t>т выполнен</w:t>
      </w:r>
      <w:r>
        <w:t>ы</w:t>
      </w:r>
      <w:r w:rsidRPr="000F7597">
        <w:t xml:space="preserve"> надлежащим образом, </w:t>
      </w:r>
      <w:r>
        <w:t xml:space="preserve">а </w:t>
      </w:r>
      <w:r w:rsidRPr="000F7597">
        <w:t xml:space="preserve">при неисполнении </w:t>
      </w:r>
      <w:r>
        <w:rPr>
          <w:color w:val="000000"/>
        </w:rPr>
        <w:t>Подрядчик</w:t>
      </w:r>
      <w:r>
        <w:t>ом</w:t>
      </w:r>
      <w:r w:rsidRPr="000F7597">
        <w:t xml:space="preserve"> в </w:t>
      </w:r>
      <w:r>
        <w:t>указанный</w:t>
      </w:r>
      <w:r w:rsidRPr="000F7597">
        <w:t xml:space="preserve"> срок этого требования отказаться от </w:t>
      </w:r>
      <w:r>
        <w:t>Д</w:t>
      </w:r>
      <w:r w:rsidRPr="000F7597">
        <w:t xml:space="preserve">оговора либо поручить исправление работ другому лицу за счет </w:t>
      </w:r>
      <w:r>
        <w:rPr>
          <w:color w:val="000000"/>
        </w:rPr>
        <w:t>Подрядчик</w:t>
      </w:r>
      <w:r>
        <w:t>а</w:t>
      </w:r>
      <w:r w:rsidRPr="000F7597">
        <w:t>, а также потребовать возмещения убытков.</w:t>
      </w:r>
    </w:p>
    <w:p w:rsidR="002F4061" w:rsidRDefault="002F4061" w:rsidP="00151C0D">
      <w:pPr>
        <w:ind w:left="-284" w:firstLine="720"/>
        <w:jc w:val="both"/>
      </w:pPr>
      <w:r>
        <w:t>6.3.6. З</w:t>
      </w:r>
      <w:r w:rsidRPr="00322D84">
        <w:t xml:space="preserve">аказчик </w:t>
      </w:r>
      <w:r>
        <w:t>вправе</w:t>
      </w:r>
      <w:r w:rsidRPr="00322D84">
        <w:t xml:space="preserve"> в любое время до сдачи ему результат</w:t>
      </w:r>
      <w:r>
        <w:t>ов</w:t>
      </w:r>
      <w:r w:rsidRPr="00322D84">
        <w:t xml:space="preserve"> </w:t>
      </w:r>
      <w:r>
        <w:t>Р</w:t>
      </w:r>
      <w:r w:rsidRPr="00322D84">
        <w:t xml:space="preserve">абот отказаться от исполнения договора, уплатив </w:t>
      </w:r>
      <w:r>
        <w:rPr>
          <w:color w:val="000000"/>
        </w:rPr>
        <w:t>Подрядчик</w:t>
      </w:r>
      <w:r>
        <w:t>у</w:t>
      </w:r>
      <w:r w:rsidRPr="00322D84">
        <w:t xml:space="preserve"> часть установленной цены пропорционально части Работ, выполненн</w:t>
      </w:r>
      <w:r>
        <w:t>ых</w:t>
      </w:r>
      <w:r w:rsidRPr="00322D84">
        <w:t xml:space="preserve"> до получения извещения об отказе Заказчика от исполнения Договора. Заказчик также обязан возместить </w:t>
      </w:r>
      <w:r>
        <w:rPr>
          <w:color w:val="000000"/>
        </w:rPr>
        <w:t>Подрядчик</w:t>
      </w:r>
      <w:r w:rsidRPr="00322D84">
        <w:rPr>
          <w:rStyle w:val="f"/>
        </w:rPr>
        <w:t>у</w:t>
      </w:r>
      <w:r w:rsidRPr="00322D84">
        <w:t xml:space="preserve"> убытки, причиненные прекращением </w:t>
      </w:r>
      <w:r>
        <w:t>Д</w:t>
      </w:r>
      <w:r w:rsidRPr="00322D84">
        <w:t>оговора, в пределах разницы между ценой, определенной за вс</w:t>
      </w:r>
      <w:r>
        <w:t>е</w:t>
      </w:r>
      <w:r w:rsidRPr="00322D84">
        <w:t xml:space="preserve"> Работ</w:t>
      </w:r>
      <w:r>
        <w:t>ы</w:t>
      </w:r>
      <w:r w:rsidRPr="00322D84">
        <w:t>, и частью цены, выплаченной за выполненную работу.</w:t>
      </w:r>
    </w:p>
    <w:p w:rsidR="002F4061" w:rsidRPr="004246DF" w:rsidRDefault="002F4061" w:rsidP="00B43E85">
      <w:pPr>
        <w:ind w:left="-284" w:firstLine="709"/>
        <w:jc w:val="both"/>
        <w:rPr>
          <w:bCs/>
        </w:rPr>
      </w:pPr>
      <w:r w:rsidRPr="004246DF">
        <w:rPr>
          <w:bCs/>
        </w:rPr>
        <w:t>6.3.</w:t>
      </w:r>
      <w:r>
        <w:rPr>
          <w:bCs/>
        </w:rPr>
        <w:t>7</w:t>
      </w:r>
      <w:r w:rsidRPr="004246DF">
        <w:rPr>
          <w:bCs/>
        </w:rPr>
        <w:t xml:space="preserve">. Заказчик имеет право отказаться от </w:t>
      </w:r>
      <w:r>
        <w:rPr>
          <w:bCs/>
        </w:rPr>
        <w:t xml:space="preserve">окончательной </w:t>
      </w:r>
      <w:r w:rsidRPr="004246DF">
        <w:rPr>
          <w:bCs/>
        </w:rPr>
        <w:t>приемки и оплаты выполненных Подрядчиком работ в случае не предоставления последним в сроки, установленные Договором, Исполнительной документации и журналов учета выполненных работ.</w:t>
      </w:r>
    </w:p>
    <w:p w:rsidR="002F4061" w:rsidRPr="004246DF" w:rsidRDefault="002F4061" w:rsidP="00B43E85">
      <w:pPr>
        <w:ind w:left="-284" w:firstLine="709"/>
        <w:jc w:val="both"/>
      </w:pPr>
      <w:r w:rsidRPr="004246DF">
        <w:t>6.3.</w:t>
      </w:r>
      <w:r>
        <w:t>8</w:t>
      </w:r>
      <w:r w:rsidRPr="004246DF">
        <w:t xml:space="preserve">. </w:t>
      </w:r>
      <w:r w:rsidRPr="004246DF">
        <w:rPr>
          <w:bCs/>
        </w:rPr>
        <w:t>Заказчик</w:t>
      </w:r>
      <w:r w:rsidRPr="004246DF">
        <w:t xml:space="preserve"> имеет право:</w:t>
      </w:r>
    </w:p>
    <w:p w:rsidR="002F4061" w:rsidRPr="004246DF" w:rsidRDefault="002F4061" w:rsidP="00B43E85">
      <w:pPr>
        <w:numPr>
          <w:ilvl w:val="0"/>
          <w:numId w:val="7"/>
        </w:numPr>
        <w:ind w:left="-284" w:firstLine="709"/>
        <w:jc w:val="both"/>
      </w:pPr>
      <w:r w:rsidRPr="004246DF">
        <w:t>требовать остановк</w:t>
      </w:r>
      <w:r>
        <w:t>и</w:t>
      </w:r>
      <w:r w:rsidRPr="004246DF">
        <w:t xml:space="preserve"> работ и приняти</w:t>
      </w:r>
      <w:r>
        <w:t>я</w:t>
      </w:r>
      <w:r w:rsidRPr="004246DF">
        <w:t xml:space="preserve"> необходимых мер в случае угрозы возникновения аварий и несчастных случаев;</w:t>
      </w:r>
    </w:p>
    <w:p w:rsidR="002F4061" w:rsidRPr="004246DF" w:rsidRDefault="002F4061" w:rsidP="00B43E85">
      <w:pPr>
        <w:numPr>
          <w:ilvl w:val="0"/>
          <w:numId w:val="7"/>
        </w:numPr>
        <w:ind w:left="-284" w:firstLine="709"/>
        <w:jc w:val="both"/>
      </w:pPr>
      <w:r w:rsidRPr="004246DF">
        <w:t xml:space="preserve">осуществлять проверки соблюдения Подрядчиком требований природоохранного законодательства РФ, по охране труда, технологической и пожарной безопасности на </w:t>
      </w:r>
      <w:r>
        <w:t>Объекте с</w:t>
      </w:r>
      <w:r w:rsidRPr="004246DF">
        <w:t xml:space="preserve"> оформлением соответствующих документов, обязательных для исполнения Подрядчиком.</w:t>
      </w:r>
    </w:p>
    <w:p w:rsidR="002F4061" w:rsidRPr="004246DF" w:rsidRDefault="002F4061" w:rsidP="00B43E85">
      <w:pPr>
        <w:numPr>
          <w:ilvl w:val="0"/>
          <w:numId w:val="7"/>
        </w:numPr>
        <w:ind w:left="-284" w:firstLine="709"/>
        <w:jc w:val="both"/>
      </w:pPr>
      <w:r w:rsidRPr="004246DF">
        <w:t>требовать от Подрядчика проведение внеочередной проверки знаний  его персонала при выявлении нарушений правил. норм и инструкций или неправильных  действиях персонала Подрядчика в нормальной или аварийной ситуации;</w:t>
      </w:r>
    </w:p>
    <w:p w:rsidR="002F4061" w:rsidRPr="004246DF" w:rsidRDefault="002F4061" w:rsidP="00B43E85">
      <w:pPr>
        <w:numPr>
          <w:ilvl w:val="0"/>
          <w:numId w:val="7"/>
        </w:numPr>
        <w:ind w:left="-284" w:firstLine="709"/>
        <w:jc w:val="both"/>
      </w:pPr>
      <w:r w:rsidRPr="004246DF">
        <w:t>выдавать обязательные для исполнения предписания Подрядчику в случае нарушения его подразделениями требований безопасности и охраны труда.</w:t>
      </w:r>
    </w:p>
    <w:p w:rsidR="002F4061" w:rsidRPr="004246DF" w:rsidRDefault="002F4061" w:rsidP="00B43E85">
      <w:pPr>
        <w:tabs>
          <w:tab w:val="left" w:pos="-1560"/>
        </w:tabs>
        <w:spacing w:before="120" w:after="120"/>
        <w:ind w:left="-284" w:firstLine="709"/>
        <w:rPr>
          <w:b/>
          <w:spacing w:val="5"/>
        </w:rPr>
      </w:pPr>
      <w:r w:rsidRPr="004246DF">
        <w:rPr>
          <w:b/>
        </w:rPr>
        <w:t>6.4. Для</w:t>
      </w:r>
      <w:r w:rsidRPr="004246DF">
        <w:rPr>
          <w:b/>
          <w:spacing w:val="5"/>
        </w:rPr>
        <w:t xml:space="preserve"> реализации настоящего Договора Заказчик обязан:</w:t>
      </w:r>
    </w:p>
    <w:p w:rsidR="002F4061" w:rsidRDefault="002F4061" w:rsidP="00B43E85">
      <w:pPr>
        <w:ind w:left="-284" w:firstLine="709"/>
        <w:jc w:val="both"/>
      </w:pPr>
      <w:r w:rsidRPr="00BF191F">
        <w:t>6.4.1. Произвести приемку и оплату Работ, выполненных  Подрядчиком, в порядке, предусмотренном законодательством РФ и  Договором.</w:t>
      </w:r>
    </w:p>
    <w:p w:rsidR="002F4061" w:rsidRDefault="002F4061" w:rsidP="001054FB">
      <w:pPr>
        <w:ind w:left="-284" w:firstLine="709"/>
        <w:jc w:val="both"/>
        <w:rPr>
          <w:bCs/>
        </w:rPr>
      </w:pPr>
      <w:r>
        <w:t>6.4.2.</w:t>
      </w:r>
      <w:r w:rsidRPr="001054FB">
        <w:t xml:space="preserve"> </w:t>
      </w:r>
      <w:r w:rsidRPr="00511DE2">
        <w:rPr>
          <w:bCs/>
        </w:rPr>
        <w:t>Передать Подрядчику в течени</w:t>
      </w:r>
      <w:r>
        <w:rPr>
          <w:bCs/>
        </w:rPr>
        <w:t>е</w:t>
      </w:r>
      <w:r w:rsidRPr="00511DE2">
        <w:rPr>
          <w:bCs/>
        </w:rPr>
        <w:t xml:space="preserve"> 3 </w:t>
      </w:r>
      <w:r>
        <w:rPr>
          <w:bCs/>
        </w:rPr>
        <w:t>(трех) рабочих</w:t>
      </w:r>
      <w:r w:rsidRPr="00511DE2">
        <w:t xml:space="preserve"> </w:t>
      </w:r>
      <w:r w:rsidRPr="00511DE2">
        <w:rPr>
          <w:bCs/>
        </w:rPr>
        <w:t xml:space="preserve">дней со дня подписания Договора  </w:t>
      </w:r>
      <w:r w:rsidRPr="00511DE2">
        <w:rPr>
          <w:spacing w:val="5"/>
        </w:rPr>
        <w:t>Рабочую</w:t>
      </w:r>
      <w:r w:rsidRPr="00511DE2">
        <w:rPr>
          <w:bCs/>
        </w:rPr>
        <w:t xml:space="preserve"> документацию в количестве </w:t>
      </w:r>
      <w:r>
        <w:rPr>
          <w:bCs/>
        </w:rPr>
        <w:t>1</w:t>
      </w:r>
      <w:r w:rsidRPr="00511DE2">
        <w:rPr>
          <w:bCs/>
        </w:rPr>
        <w:t xml:space="preserve"> (</w:t>
      </w:r>
      <w:r>
        <w:rPr>
          <w:bCs/>
        </w:rPr>
        <w:t>одного</w:t>
      </w:r>
      <w:r w:rsidRPr="00511DE2">
        <w:rPr>
          <w:bCs/>
        </w:rPr>
        <w:t>) экземпляр</w:t>
      </w:r>
      <w:r>
        <w:rPr>
          <w:bCs/>
        </w:rPr>
        <w:t>а</w:t>
      </w:r>
      <w:r w:rsidRPr="00511DE2">
        <w:rPr>
          <w:bCs/>
        </w:rPr>
        <w:t xml:space="preserve"> на бумажном носителе на порученные ему по Договору Работы. </w:t>
      </w:r>
    </w:p>
    <w:p w:rsidR="002F4061" w:rsidRPr="00BF191F" w:rsidRDefault="002F4061" w:rsidP="00B43E85">
      <w:pPr>
        <w:ind w:left="-284" w:firstLine="709"/>
        <w:jc w:val="both"/>
      </w:pPr>
      <w:r w:rsidRPr="00BF191F">
        <w:t>6.4.</w:t>
      </w:r>
      <w:r>
        <w:t>3</w:t>
      </w:r>
      <w:r w:rsidRPr="00BF191F">
        <w:t xml:space="preserve">. Обеспечить Подрядчику допуск к Объекту для производства работ. Передать Подрядчику </w:t>
      </w:r>
      <w:r w:rsidRPr="00BF191F">
        <w:rPr>
          <w:bCs/>
        </w:rPr>
        <w:t>в течени</w:t>
      </w:r>
      <w:r>
        <w:rPr>
          <w:bCs/>
        </w:rPr>
        <w:t>е</w:t>
      </w:r>
      <w:r w:rsidRPr="00BF191F">
        <w:rPr>
          <w:bCs/>
        </w:rPr>
        <w:t xml:space="preserve"> 3 (трёх) </w:t>
      </w:r>
      <w:r w:rsidRPr="00BF191F">
        <w:t xml:space="preserve">рабочих </w:t>
      </w:r>
      <w:r w:rsidRPr="00BF191F">
        <w:rPr>
          <w:bCs/>
        </w:rPr>
        <w:t>дней со дня подписания Договора</w:t>
      </w:r>
      <w:r w:rsidRPr="00BF191F">
        <w:t xml:space="preserve"> по акту Объект, свободный от имущества и иных материальных ценностей Заказчика и пригодный для производства работ на период производства работ и до их завершения. </w:t>
      </w:r>
    </w:p>
    <w:p w:rsidR="002F4061" w:rsidRPr="00BF191F" w:rsidRDefault="002F4061" w:rsidP="00B43E85">
      <w:pPr>
        <w:ind w:left="-284" w:firstLine="709"/>
        <w:jc w:val="both"/>
        <w:rPr>
          <w:bCs/>
        </w:rPr>
      </w:pPr>
      <w:r w:rsidRPr="00BF191F">
        <w:rPr>
          <w:bCs/>
        </w:rPr>
        <w:t>6.4.</w:t>
      </w:r>
      <w:r>
        <w:rPr>
          <w:bCs/>
        </w:rPr>
        <w:t>4</w:t>
      </w:r>
      <w:r w:rsidRPr="00BF191F">
        <w:rPr>
          <w:bCs/>
        </w:rPr>
        <w:t xml:space="preserve">. В течение 3 (трех) </w:t>
      </w:r>
      <w:r w:rsidRPr="00BF191F">
        <w:t xml:space="preserve">рабочих </w:t>
      </w:r>
      <w:r w:rsidRPr="00BF191F">
        <w:rPr>
          <w:bCs/>
        </w:rPr>
        <w:t>дней  после заключения Договора передать Подрядчику инструкции (регламенты, положения) Заказчика, определяющие порядок допуска и нахождения на территории Заказчика работников Подрядчика (Субподрядчика).</w:t>
      </w:r>
    </w:p>
    <w:p w:rsidR="002F4061" w:rsidRPr="00511DE2" w:rsidRDefault="002F4061" w:rsidP="00B43E85">
      <w:pPr>
        <w:shd w:val="clear" w:color="auto" w:fill="FFFFFF"/>
        <w:tabs>
          <w:tab w:val="left" w:pos="-2410"/>
        </w:tabs>
        <w:ind w:left="-284" w:firstLine="709"/>
        <w:jc w:val="both"/>
        <w:rPr>
          <w:bCs/>
        </w:rPr>
      </w:pPr>
      <w:r w:rsidRPr="00BF191F">
        <w:rPr>
          <w:bCs/>
        </w:rPr>
        <w:t>6.4.</w:t>
      </w:r>
      <w:r>
        <w:rPr>
          <w:bCs/>
        </w:rPr>
        <w:t>5</w:t>
      </w:r>
      <w:r w:rsidRPr="00BF191F">
        <w:rPr>
          <w:bCs/>
        </w:rPr>
        <w:t>. Выполнить в полном объеме все свои обязательства, предусмотренные в других статьях Договора.</w:t>
      </w:r>
    </w:p>
    <w:p w:rsidR="002F4061" w:rsidRPr="004246DF" w:rsidRDefault="002F4061" w:rsidP="00B43E85">
      <w:pPr>
        <w:tabs>
          <w:tab w:val="left" w:pos="-1560"/>
        </w:tabs>
        <w:spacing w:before="120" w:after="120"/>
        <w:ind w:left="-284" w:firstLine="709"/>
        <w:rPr>
          <w:b/>
        </w:rPr>
      </w:pPr>
      <w:r w:rsidRPr="004246DF">
        <w:rPr>
          <w:b/>
        </w:rPr>
        <w:t xml:space="preserve">7. Обеспечение </w:t>
      </w:r>
      <w:r w:rsidRPr="004246DF">
        <w:rPr>
          <w:b/>
          <w:spacing w:val="5"/>
        </w:rPr>
        <w:t>Материалами</w:t>
      </w:r>
      <w:r w:rsidRPr="004246DF">
        <w:rPr>
          <w:b/>
        </w:rPr>
        <w:t>, Изде</w:t>
      </w:r>
      <w:r>
        <w:rPr>
          <w:b/>
        </w:rPr>
        <w:t>лиями, Оборудованием</w:t>
      </w:r>
    </w:p>
    <w:p w:rsidR="002F4061" w:rsidRPr="004246DF" w:rsidRDefault="002F4061" w:rsidP="00B43E85">
      <w:pPr>
        <w:pStyle w:val="List2"/>
        <w:ind w:left="-284" w:firstLine="710"/>
        <w:jc w:val="both"/>
        <w:rPr>
          <w:bCs/>
        </w:rPr>
      </w:pPr>
      <w:r w:rsidRPr="004246DF">
        <w:rPr>
          <w:bCs/>
        </w:rPr>
        <w:t xml:space="preserve">7.1. Подрядчик принимает на себя обязательство обеспечить выполнение Работ всеми необходимыми Материалами, Изделиями, Оборудованием в соответствии с  </w:t>
      </w:r>
      <w:r w:rsidRPr="004246DF">
        <w:rPr>
          <w:spacing w:val="5"/>
        </w:rPr>
        <w:t>Рабочей</w:t>
      </w:r>
      <w:r w:rsidRPr="004246DF">
        <w:rPr>
          <w:bCs/>
        </w:rPr>
        <w:t xml:space="preserve"> документацией  на запланированный объем Работ. </w:t>
      </w:r>
    </w:p>
    <w:p w:rsidR="002F4061" w:rsidRPr="004246DF" w:rsidRDefault="002F4061" w:rsidP="00B43E85">
      <w:pPr>
        <w:pStyle w:val="List2"/>
        <w:ind w:left="-284" w:firstLine="710"/>
        <w:jc w:val="both"/>
        <w:rPr>
          <w:bCs/>
        </w:rPr>
      </w:pPr>
      <w:r w:rsidRPr="004246DF">
        <w:rPr>
          <w:bCs/>
        </w:rPr>
        <w:t>7.</w:t>
      </w:r>
      <w:r>
        <w:rPr>
          <w:bCs/>
        </w:rPr>
        <w:t>2</w:t>
      </w:r>
      <w:r w:rsidRPr="004246DF">
        <w:rPr>
          <w:bCs/>
        </w:rPr>
        <w:t xml:space="preserve">. Все поставляемые на Объект Материалы, Изделия, Оборудование должны иметь соответствующие сертификаты, технические паспорта и другие документы, удостоверяющие их качество.  </w:t>
      </w:r>
    </w:p>
    <w:p w:rsidR="002F4061" w:rsidRPr="004246DF" w:rsidRDefault="002F4061" w:rsidP="00B43E85">
      <w:pPr>
        <w:ind w:left="-284" w:firstLine="710"/>
        <w:jc w:val="both"/>
        <w:rPr>
          <w:bCs/>
        </w:rPr>
      </w:pPr>
      <w:r w:rsidRPr="004246DF">
        <w:rPr>
          <w:bCs/>
        </w:rPr>
        <w:t>7.</w:t>
      </w:r>
      <w:r>
        <w:rPr>
          <w:bCs/>
        </w:rPr>
        <w:t>3</w:t>
      </w:r>
      <w:r w:rsidRPr="004246DF">
        <w:rPr>
          <w:bCs/>
        </w:rPr>
        <w:t>. Подрядчик несет ответственность за соответствие используемых Материалов, Изделий, Оборудование Рабочей документации.</w:t>
      </w:r>
    </w:p>
    <w:p w:rsidR="002F4061" w:rsidRPr="004246DF" w:rsidRDefault="002F4061" w:rsidP="00B43E85">
      <w:pPr>
        <w:tabs>
          <w:tab w:val="left" w:pos="-1560"/>
        </w:tabs>
        <w:spacing w:before="120" w:after="120"/>
        <w:ind w:left="-284" w:firstLine="709"/>
        <w:rPr>
          <w:b/>
          <w:spacing w:val="5"/>
        </w:rPr>
      </w:pPr>
      <w:r w:rsidRPr="004246DF">
        <w:rPr>
          <w:b/>
          <w:spacing w:val="5"/>
        </w:rPr>
        <w:t>8.</w:t>
      </w:r>
      <w:r w:rsidRPr="004246DF">
        <w:rPr>
          <w:b/>
          <w:spacing w:val="5"/>
        </w:rPr>
        <w:tab/>
        <w:t>Порядок сдачи и приемки работ</w:t>
      </w:r>
    </w:p>
    <w:p w:rsidR="002F4061" w:rsidRPr="001054FB" w:rsidRDefault="002F4061" w:rsidP="004E76E6">
      <w:pPr>
        <w:pStyle w:val="List2"/>
        <w:ind w:left="-284" w:firstLine="710"/>
        <w:jc w:val="both"/>
      </w:pPr>
      <w:r w:rsidRPr="001054FB">
        <w:rPr>
          <w:bCs/>
        </w:rPr>
        <w:t xml:space="preserve">8.1.   </w:t>
      </w:r>
      <w:r w:rsidRPr="001054FB">
        <w:t xml:space="preserve">Сдача выполненных Подрядчиком СМР по этапу и их приемка Заказчиком производится ежемесячно по документам формы КС-2 «Акт о приемке выполненных работ» и КС-3 «Справка о стоимости выполненных работ». </w:t>
      </w:r>
    </w:p>
    <w:p w:rsidR="002F4061" w:rsidRPr="001054FB" w:rsidRDefault="002F4061" w:rsidP="004E76E6">
      <w:pPr>
        <w:pStyle w:val="List2"/>
        <w:ind w:left="-284" w:firstLine="710"/>
        <w:jc w:val="both"/>
      </w:pPr>
      <w:r w:rsidRPr="001054FB">
        <w:t>Документы формы КС-2 и КС-3 применяются для контроля хода работ и взаимных расчетов, подтверждают степень готовности работ по договору и приемку выполненного этапа работ, а также влекут за собой переход риска последствий гибели или повреждения результата работ, которые произошли не по вине Подрядчика, на Заказчика в соответствии с пунктом 3 статьи 753 ГК РФ.</w:t>
      </w:r>
    </w:p>
    <w:p w:rsidR="002F4061" w:rsidRPr="001054FB" w:rsidRDefault="002F4061" w:rsidP="004E76E6">
      <w:pPr>
        <w:pStyle w:val="List2"/>
        <w:ind w:left="-284" w:firstLine="710"/>
        <w:jc w:val="both"/>
        <w:rPr>
          <w:bCs/>
        </w:rPr>
      </w:pPr>
      <w:r w:rsidRPr="001054FB">
        <w:t>Результат этапа работ с момента их приемки Заказчиком по документам формы КС-2 и КС-3, а так же материалы, оборудование и другие материально-технические ресурсы, включенные в состав результатов работ и в документы указанной формы, являются собственностью Заказчика.</w:t>
      </w:r>
    </w:p>
    <w:p w:rsidR="002F4061" w:rsidRPr="004246DF" w:rsidRDefault="002F4061" w:rsidP="00B43E85">
      <w:pPr>
        <w:pStyle w:val="List2"/>
        <w:ind w:left="-284" w:firstLine="710"/>
        <w:jc w:val="both"/>
        <w:rPr>
          <w:bCs/>
        </w:rPr>
      </w:pPr>
      <w:r w:rsidRPr="004246DF">
        <w:t>8.</w:t>
      </w:r>
      <w:r>
        <w:t>2</w:t>
      </w:r>
      <w:r w:rsidRPr="004246DF">
        <w:rPr>
          <w:bCs/>
        </w:rPr>
        <w:t>. Акт о приемке выполненн</w:t>
      </w:r>
      <w:r>
        <w:rPr>
          <w:bCs/>
        </w:rPr>
        <w:t xml:space="preserve">ого этапа работ </w:t>
      </w:r>
      <w:r w:rsidRPr="004246DF">
        <w:rPr>
          <w:bCs/>
        </w:rPr>
        <w:t xml:space="preserve">Подрядчик предоставляет Заказчику для проверки и контроля </w:t>
      </w:r>
      <w:r>
        <w:rPr>
          <w:bCs/>
        </w:rPr>
        <w:t xml:space="preserve"> в течение 3 (трех) банковских </w:t>
      </w:r>
      <w:r w:rsidRPr="004246DF">
        <w:rPr>
          <w:bCs/>
        </w:rPr>
        <w:t>д</w:t>
      </w:r>
      <w:r>
        <w:rPr>
          <w:bCs/>
        </w:rPr>
        <w:t>ней после завершения работ по этапу</w:t>
      </w:r>
      <w:r w:rsidRPr="004246DF">
        <w:rPr>
          <w:bCs/>
        </w:rPr>
        <w:t>.</w:t>
      </w:r>
    </w:p>
    <w:p w:rsidR="002F4061" w:rsidRPr="004246DF" w:rsidRDefault="002F4061" w:rsidP="00B43E85">
      <w:pPr>
        <w:pStyle w:val="List2"/>
        <w:ind w:left="-284" w:firstLine="710"/>
        <w:jc w:val="both"/>
        <w:rPr>
          <w:bCs/>
        </w:rPr>
      </w:pPr>
      <w:r w:rsidRPr="004246DF">
        <w:rPr>
          <w:bCs/>
        </w:rPr>
        <w:t>8.</w:t>
      </w:r>
      <w:r>
        <w:rPr>
          <w:bCs/>
        </w:rPr>
        <w:t>3</w:t>
      </w:r>
      <w:r w:rsidRPr="004246DF">
        <w:rPr>
          <w:bCs/>
        </w:rPr>
        <w:t xml:space="preserve">. В срок не позднее </w:t>
      </w:r>
      <w:r>
        <w:rPr>
          <w:bCs/>
        </w:rPr>
        <w:t>5</w:t>
      </w:r>
      <w:r w:rsidRPr="004246DF">
        <w:rPr>
          <w:bCs/>
        </w:rPr>
        <w:t xml:space="preserve"> (</w:t>
      </w:r>
      <w:r>
        <w:rPr>
          <w:bCs/>
        </w:rPr>
        <w:t>пяти</w:t>
      </w:r>
      <w:r w:rsidRPr="004246DF">
        <w:rPr>
          <w:bCs/>
        </w:rPr>
        <w:t xml:space="preserve">) </w:t>
      </w:r>
      <w:r w:rsidRPr="004246DF">
        <w:t xml:space="preserve">банковских </w:t>
      </w:r>
      <w:r w:rsidRPr="004246DF">
        <w:rPr>
          <w:bCs/>
        </w:rPr>
        <w:t>дней после получения отчетных документов Подрядчика о выполненных работах, Заказчик обязан направить Подрядчику подписанный Акт о приемке выполненных работ, либо мотивированный отказ от приемки выполненных Работ. В случае получения Подрядчиком отказа от приемки выполненных Работ, последний обязан в сроки, определенные Заказчиком, устранить замечания, по которым был получен отказ от приемки Работ, и повторно направить Акт Заказчику.</w:t>
      </w:r>
    </w:p>
    <w:p w:rsidR="002F4061" w:rsidRPr="001054FB" w:rsidRDefault="002F4061" w:rsidP="00B43E85">
      <w:pPr>
        <w:pStyle w:val="List2"/>
        <w:ind w:left="-284" w:firstLine="710"/>
        <w:jc w:val="both"/>
      </w:pPr>
      <w:r w:rsidRPr="001054FB">
        <w:rPr>
          <w:bCs/>
        </w:rPr>
        <w:t>8.4. Окончательная приемка законченных работ осуществляется после выполнения Сторонами всех обязательств, предусмотренных Договором, в соответствии с установленным порядком</w:t>
      </w:r>
      <w:r w:rsidRPr="001054FB">
        <w:t>, действующим на дату его подписания.</w:t>
      </w:r>
    </w:p>
    <w:p w:rsidR="002F4061" w:rsidRPr="001054FB" w:rsidRDefault="002F4061" w:rsidP="00B43E85">
      <w:pPr>
        <w:pStyle w:val="List2"/>
        <w:ind w:left="-284" w:firstLine="710"/>
        <w:jc w:val="both"/>
      </w:pPr>
      <w:r w:rsidRPr="001054FB">
        <w:t xml:space="preserve">Подрядчик за один месяц до предполагаемого окончания всех Работ на объекте письменно информирует Заказчика о готовности законченного строительством/реконструкцией объекта. </w:t>
      </w:r>
    </w:p>
    <w:p w:rsidR="002F4061" w:rsidRPr="001054FB" w:rsidRDefault="002F4061" w:rsidP="00B43E85">
      <w:pPr>
        <w:ind w:left="-284" w:firstLine="710"/>
        <w:jc w:val="both"/>
        <w:rPr>
          <w:spacing w:val="5"/>
        </w:rPr>
      </w:pPr>
      <w:r w:rsidRPr="001054FB">
        <w:rPr>
          <w:spacing w:val="5"/>
        </w:rPr>
        <w:t>8.5. Подрядчик и Заказчик назначают своих представителей на данный Объект, которые совместно осуществляют приемку выполненных Работ с подписанием Акта приемки законченного строительством объекта (форма № КС-11).</w:t>
      </w:r>
    </w:p>
    <w:p w:rsidR="002F4061" w:rsidRPr="004246DF" w:rsidRDefault="002F4061" w:rsidP="00B43E85">
      <w:pPr>
        <w:shd w:val="clear" w:color="auto" w:fill="FFFFFF"/>
        <w:ind w:left="-284" w:firstLine="710"/>
        <w:jc w:val="both"/>
        <w:rPr>
          <w:spacing w:val="5"/>
        </w:rPr>
      </w:pPr>
      <w:r w:rsidRPr="001054FB">
        <w:rPr>
          <w:spacing w:val="5"/>
        </w:rPr>
        <w:t xml:space="preserve">8.6. Подрядчик за 3 (три) </w:t>
      </w:r>
      <w:r w:rsidRPr="001054FB">
        <w:t xml:space="preserve">банковских </w:t>
      </w:r>
      <w:r w:rsidRPr="001054FB">
        <w:rPr>
          <w:spacing w:val="5"/>
        </w:rPr>
        <w:t xml:space="preserve">дня до начала  приемки выполненных Работ передает Заказчику два экземпляра Исполнительной документации. Заказчик имеет право отказаться от приемки и оплаты выполненных Подрядчиком Работ до предоставления </w:t>
      </w:r>
      <w:r w:rsidRPr="001054FB">
        <w:rPr>
          <w:bCs/>
        </w:rPr>
        <w:t>Исполнительной документации и журналов учета</w:t>
      </w:r>
      <w:r w:rsidRPr="004246DF">
        <w:rPr>
          <w:bCs/>
        </w:rPr>
        <w:t xml:space="preserve"> выполненных работ</w:t>
      </w:r>
      <w:r w:rsidRPr="004246DF">
        <w:rPr>
          <w:spacing w:val="5"/>
        </w:rPr>
        <w:t>.</w:t>
      </w:r>
    </w:p>
    <w:p w:rsidR="002F4061" w:rsidRPr="004246DF" w:rsidRDefault="002F4061" w:rsidP="00B43E85">
      <w:pPr>
        <w:tabs>
          <w:tab w:val="left" w:pos="-1560"/>
        </w:tabs>
        <w:spacing w:before="120" w:after="120"/>
        <w:ind w:left="-284" w:firstLine="993"/>
        <w:rPr>
          <w:b/>
          <w:spacing w:val="5"/>
        </w:rPr>
      </w:pPr>
      <w:r w:rsidRPr="004246DF">
        <w:rPr>
          <w:b/>
          <w:spacing w:val="5"/>
        </w:rPr>
        <w:t>9. Оплата Работ</w:t>
      </w:r>
    </w:p>
    <w:p w:rsidR="002F4061" w:rsidRPr="004246DF" w:rsidRDefault="002F4061" w:rsidP="00B43E85">
      <w:pPr>
        <w:shd w:val="clear" w:color="auto" w:fill="FFFFFF"/>
        <w:ind w:left="-284" w:firstLine="710"/>
        <w:jc w:val="both"/>
      </w:pPr>
      <w:r w:rsidRPr="001054FB">
        <w:t>9.1. Оплата выполненных Подрядчиком СМР по Договору производится ежемесячно</w:t>
      </w:r>
      <w:r>
        <w:t xml:space="preserve"> поэтапно</w:t>
      </w:r>
      <w:r w:rsidRPr="004246DF">
        <w:t>, в течение 7 (семи) банковских дней, следующих за представлением Подрядчиком оригинала счета и счета-фактуры, предъявленных на основании подписанных  Сторонами Акта о приемке выполненных работ по форме № КС-2 и Справки о стоимости выполненных работ и затрат по форме № КС-3.</w:t>
      </w:r>
    </w:p>
    <w:p w:rsidR="002F4061" w:rsidRPr="004246DF" w:rsidRDefault="002F4061" w:rsidP="00B43E85">
      <w:pPr>
        <w:ind w:left="-284" w:firstLine="710"/>
        <w:jc w:val="both"/>
        <w:rPr>
          <w:bCs/>
        </w:rPr>
      </w:pPr>
      <w:r w:rsidRPr="004246DF">
        <w:rPr>
          <w:bCs/>
        </w:rPr>
        <w:t>9.</w:t>
      </w:r>
      <w:r>
        <w:rPr>
          <w:bCs/>
        </w:rPr>
        <w:t>2</w:t>
      </w:r>
      <w:r w:rsidRPr="004246DF">
        <w:rPr>
          <w:bCs/>
        </w:rPr>
        <w:t>. Счета и счета-фактуры оформляются Подрядчиком в соответствии с требованиями к оформлению счетов и счетов-фактур, предусмотренными налоговым законодательством Российской Федерации</w:t>
      </w:r>
      <w:r w:rsidRPr="004246DF">
        <w:t>.</w:t>
      </w:r>
    </w:p>
    <w:p w:rsidR="002F4061" w:rsidRDefault="002F4061" w:rsidP="0036524A">
      <w:pPr>
        <w:ind w:left="-284" w:firstLine="710"/>
        <w:jc w:val="both"/>
        <w:rPr>
          <w:bCs/>
        </w:rPr>
      </w:pPr>
      <w:r w:rsidRPr="004246DF">
        <w:rPr>
          <w:bCs/>
        </w:rPr>
        <w:t>9.</w:t>
      </w:r>
      <w:r>
        <w:rPr>
          <w:bCs/>
        </w:rPr>
        <w:t>3</w:t>
      </w:r>
      <w:r w:rsidRPr="004246DF">
        <w:rPr>
          <w:bCs/>
        </w:rPr>
        <w:t>.</w:t>
      </w:r>
      <w:r w:rsidRPr="004246DF">
        <w:t xml:space="preserve"> </w:t>
      </w:r>
      <w:r w:rsidRPr="004246DF">
        <w:rPr>
          <w:bCs/>
        </w:rPr>
        <w:t>Оплата выполненных Подрядчиком СМР</w:t>
      </w:r>
      <w:r>
        <w:rPr>
          <w:bCs/>
        </w:rPr>
        <w:t xml:space="preserve"> </w:t>
      </w:r>
      <w:r w:rsidRPr="004246DF">
        <w:rPr>
          <w:bCs/>
        </w:rPr>
        <w:t xml:space="preserve">осуществляется путем перечисления денежных средств с расчетного счета Заказчика на расчетный счет Подрядчика на основании </w:t>
      </w:r>
      <w:r>
        <w:rPr>
          <w:bCs/>
        </w:rPr>
        <w:t>документов, указанных в п.9.1 Договора</w:t>
      </w:r>
      <w:r w:rsidRPr="004246DF">
        <w:rPr>
          <w:bCs/>
        </w:rPr>
        <w:t>.</w:t>
      </w:r>
    </w:p>
    <w:p w:rsidR="002F4061" w:rsidRPr="004246DF" w:rsidRDefault="002F4061" w:rsidP="00B43E85">
      <w:pPr>
        <w:spacing w:before="120" w:after="120"/>
        <w:ind w:left="-284" w:firstLine="992"/>
        <w:rPr>
          <w:b/>
          <w:spacing w:val="5"/>
        </w:rPr>
      </w:pPr>
      <w:r w:rsidRPr="004246DF">
        <w:rPr>
          <w:b/>
          <w:spacing w:val="5"/>
        </w:rPr>
        <w:t>10. Гарантии качества по сданным Работам</w:t>
      </w:r>
    </w:p>
    <w:p w:rsidR="002F4061" w:rsidRPr="004246DF" w:rsidRDefault="002F4061" w:rsidP="00B43E85">
      <w:pPr>
        <w:pStyle w:val="List2"/>
        <w:ind w:left="-284" w:firstLine="710"/>
        <w:jc w:val="both"/>
      </w:pPr>
      <w:r w:rsidRPr="004246DF">
        <w:t>10.1. Гарантии качества распространяются на все, составляющее результат Работ, выполняемых Подрядчиком (Субподрядчиком) по Договору.</w:t>
      </w:r>
    </w:p>
    <w:p w:rsidR="002F4061" w:rsidRPr="004246DF" w:rsidRDefault="002F4061" w:rsidP="00B43E85">
      <w:pPr>
        <w:pStyle w:val="List2"/>
        <w:ind w:left="-284" w:firstLine="710"/>
        <w:jc w:val="both"/>
      </w:pPr>
      <w:r w:rsidRPr="004246DF">
        <w:rPr>
          <w:bCs/>
        </w:rPr>
        <w:t xml:space="preserve">10.2. </w:t>
      </w:r>
      <w:r w:rsidRPr="004246DF">
        <w:t>Подрядчик гарантирует соответствие всех Работ, выполняемых по Договору,  Рабочей документации Заказчика.</w:t>
      </w:r>
    </w:p>
    <w:p w:rsidR="002F4061" w:rsidRDefault="002F4061" w:rsidP="00B43E85">
      <w:pPr>
        <w:shd w:val="clear" w:color="auto" w:fill="FFFFFF"/>
        <w:tabs>
          <w:tab w:val="left" w:pos="720"/>
        </w:tabs>
        <w:autoSpaceDE w:val="0"/>
        <w:autoSpaceDN w:val="0"/>
        <w:ind w:left="-284" w:firstLine="710"/>
        <w:jc w:val="both"/>
      </w:pPr>
      <w:r w:rsidRPr="001314A3">
        <w:t xml:space="preserve">10.3. Гарантийный срок качества выполненных по настоящему Договору Работ устанавливается в течение </w:t>
      </w:r>
      <w:r>
        <w:t xml:space="preserve">5 (пяти) лет </w:t>
      </w:r>
      <w:r w:rsidRPr="001314A3">
        <w:t>со дня подписания Сторонами Акта приемки законченного строи</w:t>
      </w:r>
      <w:r>
        <w:t>тельством объекта (форма КС-11).</w:t>
      </w:r>
    </w:p>
    <w:p w:rsidR="002F4061" w:rsidRPr="004246DF" w:rsidRDefault="002F4061" w:rsidP="00B43E85">
      <w:pPr>
        <w:shd w:val="clear" w:color="auto" w:fill="FFFFFF"/>
        <w:tabs>
          <w:tab w:val="left" w:pos="709"/>
        </w:tabs>
        <w:autoSpaceDE w:val="0"/>
        <w:autoSpaceDN w:val="0"/>
        <w:ind w:left="-284" w:firstLine="710"/>
        <w:jc w:val="both"/>
      </w:pPr>
      <w:r w:rsidRPr="004246DF">
        <w:t>10.4. Указанные гарантии не распространяются на случаи повреждения Объекта со стороны третьих лиц.</w:t>
      </w:r>
    </w:p>
    <w:p w:rsidR="002F4061" w:rsidRPr="004246DF" w:rsidRDefault="002F4061" w:rsidP="00B43E85">
      <w:pPr>
        <w:shd w:val="clear" w:color="auto" w:fill="FFFFFF"/>
        <w:ind w:left="-284" w:firstLine="710"/>
        <w:jc w:val="both"/>
      </w:pPr>
      <w:r w:rsidRPr="004246DF">
        <w:t xml:space="preserve">10.5. Если в период Гарантийного срока обнаружатся </w:t>
      </w:r>
      <w:r w:rsidRPr="004246DF">
        <w:rPr>
          <w:bCs/>
        </w:rPr>
        <w:t xml:space="preserve">Недостатки (Несоответствия, Дефекты) </w:t>
      </w:r>
      <w:r w:rsidRPr="004246DF">
        <w:t xml:space="preserve"> в выполненных Работах, то Подрядчик обязан устранить их за свой счет и в согласованные с Заказчиком сроки. Для участия в составлении акта, фиксирующего </w:t>
      </w:r>
      <w:r w:rsidRPr="004246DF">
        <w:rPr>
          <w:bCs/>
        </w:rPr>
        <w:t>Недостатки (Несоответствия, Дефекты)</w:t>
      </w:r>
      <w:r w:rsidRPr="004246DF">
        <w:t xml:space="preserve">, в согласовании порядка и сроков устранения </w:t>
      </w:r>
      <w:r w:rsidRPr="004246DF">
        <w:rPr>
          <w:bCs/>
        </w:rPr>
        <w:t>Недостатков (Несоответствий, Дефектов)</w:t>
      </w:r>
      <w:r w:rsidRPr="004246DF">
        <w:t xml:space="preserve">, Подрядчик обязан направить своего представителя  не позднее 5 (пяти) банковских дней со дня получения письменного извещения Заказчика, при этом Гарантийный срок прерывается на период  устранения этих </w:t>
      </w:r>
      <w:r w:rsidRPr="004246DF">
        <w:rPr>
          <w:bCs/>
        </w:rPr>
        <w:t>Недостатков (Несоответствий, Дефектов)</w:t>
      </w:r>
      <w:r w:rsidRPr="004246DF">
        <w:t>.</w:t>
      </w:r>
    </w:p>
    <w:p w:rsidR="002F4061" w:rsidRPr="004246DF" w:rsidRDefault="002F4061" w:rsidP="00B43E85">
      <w:pPr>
        <w:pStyle w:val="List2"/>
        <w:ind w:left="-284" w:firstLine="710"/>
        <w:jc w:val="both"/>
      </w:pPr>
      <w:r w:rsidRPr="004246DF">
        <w:t>10.6. Если в процессе Гарантийного срока будут выявлены Материалы, Изделия, Оборудование, не соответствующие сертификатам качества (паспортам), то все работы по их за</w:t>
      </w:r>
      <w:r w:rsidRPr="004246DF">
        <w:softHyphen/>
        <w:t>мене осуществляются Подрядчиком за свой счет.</w:t>
      </w:r>
    </w:p>
    <w:p w:rsidR="002F4061" w:rsidRPr="004246DF" w:rsidRDefault="002F4061" w:rsidP="00B43E85">
      <w:pPr>
        <w:numPr>
          <w:ilvl w:val="1"/>
          <w:numId w:val="0"/>
        </w:numPr>
        <w:tabs>
          <w:tab w:val="num" w:pos="1116"/>
        </w:tabs>
        <w:ind w:left="-284" w:firstLine="710"/>
        <w:jc w:val="both"/>
      </w:pPr>
      <w:r w:rsidRPr="004246DF">
        <w:t>Если замены и восстановления, выполненные Подрядчиком в Гарантийный период, влекут за собой снижение установленных Рабочей документацией параметров эксплуатации Объекта, Заказчик может в разумный срок после такой замены или восстановления выдать Подрядчику замечания в письменной форме с требованием устранения за счет и силами Подрядчика данного дефекта до восстановления соответствия параметров Объекта требованиям Договора.</w:t>
      </w:r>
    </w:p>
    <w:p w:rsidR="002F4061" w:rsidRDefault="002F4061" w:rsidP="00B43E85">
      <w:pPr>
        <w:ind w:left="-284" w:firstLine="710"/>
        <w:jc w:val="both"/>
      </w:pPr>
      <w:r w:rsidRPr="004246DF">
        <w:rPr>
          <w:bCs/>
        </w:rPr>
        <w:t>10.7.</w:t>
      </w:r>
      <w:r w:rsidRPr="004246DF">
        <w:t xml:space="preserve"> При отказе Подрядчика от составления или подписания акта обнаружения </w:t>
      </w:r>
      <w:r w:rsidRPr="004246DF">
        <w:rPr>
          <w:bCs/>
        </w:rPr>
        <w:t xml:space="preserve">Недостатков (Несоответствий, Дефектов), а также в случае неявки представителя Подрядчика для участия в составлении акта, </w:t>
      </w:r>
      <w:r w:rsidRPr="004246DF">
        <w:t xml:space="preserve">Заказчик составляет односторонний акт на основе </w:t>
      </w:r>
      <w:r w:rsidRPr="004246DF">
        <w:rPr>
          <w:bCs/>
        </w:rPr>
        <w:t>квалифицированной</w:t>
      </w:r>
      <w:r w:rsidRPr="004246DF">
        <w:t xml:space="preserve"> экспертизы, привлекаемой им за свой счет.</w:t>
      </w:r>
    </w:p>
    <w:p w:rsidR="002F4061" w:rsidRPr="004246DF" w:rsidRDefault="002F4061" w:rsidP="00B43E85">
      <w:pPr>
        <w:tabs>
          <w:tab w:val="left" w:pos="-1560"/>
        </w:tabs>
        <w:spacing w:before="120" w:after="120"/>
        <w:ind w:left="-284" w:firstLine="709"/>
        <w:rPr>
          <w:b/>
        </w:rPr>
      </w:pPr>
      <w:r>
        <w:rPr>
          <w:b/>
        </w:rPr>
        <w:t>11</w:t>
      </w:r>
      <w:r w:rsidRPr="004246DF">
        <w:rPr>
          <w:b/>
        </w:rPr>
        <w:t xml:space="preserve">. </w:t>
      </w:r>
      <w:r w:rsidRPr="004246DF">
        <w:rPr>
          <w:b/>
          <w:spacing w:val="5"/>
        </w:rPr>
        <w:t>Ответственность</w:t>
      </w:r>
      <w:r w:rsidRPr="004246DF">
        <w:rPr>
          <w:b/>
        </w:rPr>
        <w:t xml:space="preserve"> Сторон</w:t>
      </w:r>
    </w:p>
    <w:p w:rsidR="002F4061" w:rsidRPr="004246DF" w:rsidRDefault="002F4061" w:rsidP="00B43E85">
      <w:pPr>
        <w:pStyle w:val="List2"/>
        <w:ind w:left="-284" w:firstLine="709"/>
        <w:jc w:val="both"/>
        <w:rPr>
          <w:bCs/>
        </w:rPr>
      </w:pPr>
      <w:r>
        <w:rPr>
          <w:bCs/>
        </w:rPr>
        <w:t>11</w:t>
      </w:r>
      <w:r w:rsidRPr="004246DF">
        <w:rPr>
          <w:bCs/>
        </w:rPr>
        <w:t>.1. Сторона, не исполнившая обязательства по настоящему Договору, либо исполнившая их ненадлежащим образом, несет ответственность, если не докажет, что исполнение оказалось невозможным вследствие непреодолимой силы, то есть чрезвычайных и непреодолимых при данных условиях обстоятельств.</w:t>
      </w:r>
    </w:p>
    <w:p w:rsidR="002F4061" w:rsidRPr="004246DF" w:rsidRDefault="002F4061" w:rsidP="00B43E85">
      <w:pPr>
        <w:pStyle w:val="List2"/>
        <w:ind w:left="-284" w:firstLine="709"/>
        <w:jc w:val="both"/>
      </w:pPr>
      <w:r>
        <w:rPr>
          <w:bCs/>
        </w:rPr>
        <w:t>11</w:t>
      </w:r>
      <w:r w:rsidRPr="004246DF">
        <w:rPr>
          <w:bCs/>
        </w:rPr>
        <w:t>.2. За неисполнение или ненадлежащее исполнение своих обязательств по Договору</w:t>
      </w:r>
      <w:r w:rsidRPr="004246DF">
        <w:t xml:space="preserve"> Стороны несут ответственность в соответствии с действующим законодательством РФ.</w:t>
      </w:r>
    </w:p>
    <w:p w:rsidR="002F4061" w:rsidRPr="004246DF" w:rsidRDefault="002F4061" w:rsidP="00B43E85">
      <w:pPr>
        <w:ind w:left="-284" w:firstLine="709"/>
        <w:jc w:val="both"/>
      </w:pPr>
      <w:bookmarkStart w:id="2" w:name="sub_723"/>
      <w:r>
        <w:t>11</w:t>
      </w:r>
      <w:r w:rsidRPr="004246DF">
        <w:t xml:space="preserve">.3. Санкции за неисполнение или ненадлежащее исполнение обязательств по настоящему договору Подрядчиком: </w:t>
      </w:r>
    </w:p>
    <w:p w:rsidR="002F4061" w:rsidRPr="001054FB" w:rsidRDefault="002F4061" w:rsidP="00B43E85">
      <w:pPr>
        <w:ind w:left="-284" w:firstLine="709"/>
        <w:jc w:val="both"/>
      </w:pPr>
      <w:r>
        <w:t>11</w:t>
      </w:r>
      <w:r w:rsidRPr="004246DF">
        <w:t xml:space="preserve">.3.1. В случае некачественного выполнения Подрядчиком любой из Работ по </w:t>
      </w:r>
      <w:r w:rsidRPr="001054FB">
        <w:t>Договору Заказчик вправе взыск</w:t>
      </w:r>
      <w:r>
        <w:t>ать с Подрядчика неустойку (штраф</w:t>
      </w:r>
      <w:r w:rsidRPr="001054FB">
        <w:t>) в размере 5 % от стоимости некачественно выполненных Работ по Договору.</w:t>
      </w:r>
    </w:p>
    <w:p w:rsidR="002F4061" w:rsidRDefault="002F4061" w:rsidP="00B43E85">
      <w:pPr>
        <w:ind w:left="-284" w:firstLine="709"/>
        <w:jc w:val="both"/>
      </w:pPr>
      <w:r w:rsidRPr="001054FB">
        <w:t>11.3.2</w:t>
      </w:r>
      <w:bookmarkEnd w:id="2"/>
      <w:r w:rsidRPr="001054FB">
        <w:t>. В случае просрочки Подрядчиком установленных Календарным планом сроков выполнения Работ, Заказчик вправе взыскать с Подрядчика неустойку (пени). Неустойка</w:t>
      </w:r>
      <w:r w:rsidRPr="000F7723">
        <w:t xml:space="preserve"> (пеня) начисляется за каждый день просрочки исполнения обязательства, предусмотренного Календарным планом выполнения работ, начиная со дня, следующего после дня истечения установленного Календарным планом срока исполнения обязательства. Размер неустойки (пени) устанавливается в размере 0,1 % от суммы неисполненных (исполненных с нарушением установленного договором срока) обязательств за каждый день просрочки исполнения.</w:t>
      </w:r>
    </w:p>
    <w:p w:rsidR="002F4061" w:rsidRPr="004246DF" w:rsidRDefault="002F4061" w:rsidP="00B43E85">
      <w:pPr>
        <w:ind w:left="-284" w:firstLine="709"/>
        <w:jc w:val="both"/>
      </w:pPr>
      <w:r>
        <w:rPr>
          <w:bCs/>
        </w:rPr>
        <w:t>11</w:t>
      </w:r>
      <w:r w:rsidRPr="004246DF">
        <w:rPr>
          <w:bCs/>
        </w:rPr>
        <w:t xml:space="preserve">.4. </w:t>
      </w:r>
      <w:r w:rsidRPr="004246DF">
        <w:t>В случае утраты или повреждения имущества Заказчика, вызванного действиями Подрядчика (Субподрядчика), Заказчик вправе требовать возмещения ему расходов, которые Заказчик произвел или должен будет произвести для восстановления утраченного или поврежденного имущества.</w:t>
      </w:r>
    </w:p>
    <w:p w:rsidR="002F4061" w:rsidRDefault="002F4061" w:rsidP="00B43E85">
      <w:pPr>
        <w:ind w:left="-284" w:firstLine="709"/>
        <w:jc w:val="both"/>
      </w:pPr>
      <w:bookmarkStart w:id="3" w:name="sub_2703"/>
      <w:r>
        <w:t>11.5</w:t>
      </w:r>
      <w:r w:rsidRPr="004246DF">
        <w:t>. Уплата неустоек или возмещение причиненных убытков не освобождают Подрядчика от выполнения Работ, за исключением случая расторжения Договора.</w:t>
      </w:r>
    </w:p>
    <w:p w:rsidR="002F4061" w:rsidRDefault="002F4061" w:rsidP="0036524A">
      <w:pPr>
        <w:ind w:left="-284" w:firstLine="709"/>
        <w:jc w:val="both"/>
      </w:pPr>
      <w:r w:rsidRPr="004246DF">
        <w:t>11.</w:t>
      </w:r>
      <w:r>
        <w:t>6</w:t>
      </w:r>
      <w:r w:rsidRPr="004246DF">
        <w:t xml:space="preserve">. При неустранении </w:t>
      </w:r>
      <w:r>
        <w:t>П</w:t>
      </w:r>
      <w:r w:rsidRPr="004246DF">
        <w:t xml:space="preserve">одрядчиком нарушений, послуживших основанием для выдачи предписаний или замечаний Надзорных органов РФ, технического надзора Заказчика </w:t>
      </w:r>
      <w:r w:rsidRPr="001054FB">
        <w:t>или авторского надзора, в определенные ими сроки Заказчик вправе взыскать с Подрядчика</w:t>
      </w:r>
      <w:r w:rsidRPr="004246DF">
        <w:t xml:space="preserve"> неустойку (пени). </w:t>
      </w:r>
      <w:r>
        <w:t>Р</w:t>
      </w:r>
      <w:r w:rsidRPr="004246DF">
        <w:t xml:space="preserve">азмер неустойки (пени) устанавливается в размере одной трехсотой действующей на день уплаты неустойки ставки рефинансирования Центрального банка РФ </w:t>
      </w:r>
      <w:r w:rsidRPr="001054FB">
        <w:t>от стоимости выполненных с нарушениями работ за каждый календарный день просрочки.</w:t>
      </w:r>
      <w:bookmarkEnd w:id="3"/>
    </w:p>
    <w:p w:rsidR="002F4061" w:rsidRPr="004246DF" w:rsidRDefault="002F4061" w:rsidP="0036524A">
      <w:pPr>
        <w:ind w:left="-284" w:firstLine="709"/>
        <w:jc w:val="both"/>
      </w:pPr>
      <w:r>
        <w:t>11</w:t>
      </w:r>
      <w:r w:rsidRPr="004246DF">
        <w:t>.</w:t>
      </w:r>
      <w:r>
        <w:t>7</w:t>
      </w:r>
      <w:r w:rsidRPr="004246DF">
        <w:t>. При</w:t>
      </w:r>
      <w:r w:rsidRPr="004246DF">
        <w:rPr>
          <w:color w:val="000000"/>
        </w:rPr>
        <w:t xml:space="preserve">  несоблюдении </w:t>
      </w:r>
      <w:r>
        <w:rPr>
          <w:color w:val="000000"/>
        </w:rPr>
        <w:t xml:space="preserve">Подрядчиком во время производства строительно-монтажных работ </w:t>
      </w:r>
      <w:r w:rsidRPr="004246DF">
        <w:rPr>
          <w:color w:val="000000"/>
        </w:rPr>
        <w:t>правил  и  норм техники безопасности</w:t>
      </w:r>
      <w:r>
        <w:rPr>
          <w:color w:val="000000"/>
        </w:rPr>
        <w:t xml:space="preserve">, </w:t>
      </w:r>
      <w:r w:rsidRPr="004246DF">
        <w:rPr>
          <w:color w:val="000000"/>
        </w:rPr>
        <w:t xml:space="preserve">охраны труда, пожарной безопасности, промышленной безопасности,  правил   и   норм   по   охране окружающей среды и прочих обязательных требований Подрядчик </w:t>
      </w:r>
      <w:r w:rsidRPr="004246DF">
        <w:t>уплачивает Заказчику штраф в размере</w:t>
      </w:r>
      <w:r w:rsidRPr="004246DF">
        <w:rPr>
          <w:color w:val="000000"/>
        </w:rPr>
        <w:t>:</w:t>
      </w:r>
    </w:p>
    <w:p w:rsidR="002F4061" w:rsidRPr="004246DF" w:rsidRDefault="002F4061" w:rsidP="0036524A">
      <w:pPr>
        <w:widowControl w:val="0"/>
        <w:shd w:val="clear" w:color="auto" w:fill="FFFFFF"/>
        <w:ind w:firstLine="992"/>
        <w:jc w:val="both"/>
      </w:pPr>
      <w:r w:rsidRPr="004246DF">
        <w:rPr>
          <w:color w:val="000000"/>
        </w:rPr>
        <w:t>а) 50 000 (пят</w:t>
      </w:r>
      <w:r>
        <w:rPr>
          <w:color w:val="000000"/>
        </w:rPr>
        <w:t>идесяти</w:t>
      </w:r>
      <w:r w:rsidRPr="004246DF">
        <w:rPr>
          <w:color w:val="000000"/>
        </w:rPr>
        <w:t xml:space="preserve"> тысяч) рублей за несчастный случай, повлекший за собой причинение средней тяжести вреда здоровью</w:t>
      </w:r>
      <w:r>
        <w:rPr>
          <w:color w:val="000000"/>
        </w:rPr>
        <w:t xml:space="preserve"> работнику Подрядчика (Субподрядчика)</w:t>
      </w:r>
      <w:r w:rsidRPr="004246DF">
        <w:rPr>
          <w:color w:val="000000"/>
        </w:rPr>
        <w:t>;</w:t>
      </w:r>
    </w:p>
    <w:p w:rsidR="002F4061" w:rsidRDefault="002F4061" w:rsidP="0036524A">
      <w:pPr>
        <w:widowControl w:val="0"/>
        <w:ind w:firstLine="992"/>
        <w:jc w:val="both"/>
        <w:rPr>
          <w:color w:val="000000"/>
        </w:rPr>
      </w:pPr>
      <w:r w:rsidRPr="004246DF">
        <w:rPr>
          <w:color w:val="000000"/>
        </w:rPr>
        <w:t xml:space="preserve">б) </w:t>
      </w:r>
      <w:r>
        <w:rPr>
          <w:color w:val="000000"/>
        </w:rPr>
        <w:t xml:space="preserve">100 </w:t>
      </w:r>
      <w:r w:rsidRPr="004246DF">
        <w:rPr>
          <w:color w:val="000000"/>
        </w:rPr>
        <w:t>000 (</w:t>
      </w:r>
      <w:r>
        <w:rPr>
          <w:color w:val="000000"/>
        </w:rPr>
        <w:t>сто тысяч</w:t>
      </w:r>
      <w:r w:rsidRPr="004246DF">
        <w:rPr>
          <w:color w:val="000000"/>
        </w:rPr>
        <w:t xml:space="preserve">) рублей за несчастный случай, повлекший за собой </w:t>
      </w:r>
      <w:r>
        <w:rPr>
          <w:color w:val="000000"/>
        </w:rPr>
        <w:t xml:space="preserve">причинение тяжелого вреда </w:t>
      </w:r>
      <w:r w:rsidRPr="004246DF">
        <w:rPr>
          <w:color w:val="000000"/>
        </w:rPr>
        <w:t>здоровь</w:t>
      </w:r>
      <w:r>
        <w:rPr>
          <w:color w:val="000000"/>
        </w:rPr>
        <w:t>ю</w:t>
      </w:r>
      <w:r w:rsidRPr="004246DF">
        <w:rPr>
          <w:color w:val="000000"/>
        </w:rPr>
        <w:t xml:space="preserve"> либо смерть</w:t>
      </w:r>
      <w:r>
        <w:rPr>
          <w:color w:val="000000"/>
        </w:rPr>
        <w:t xml:space="preserve"> работника Подрядчика (Субподрядчика)</w:t>
      </w:r>
      <w:r w:rsidRPr="004246DF">
        <w:rPr>
          <w:color w:val="000000"/>
        </w:rPr>
        <w:t>.</w:t>
      </w:r>
    </w:p>
    <w:p w:rsidR="002F4061" w:rsidRPr="004246DF" w:rsidRDefault="002F4061" w:rsidP="001054FB">
      <w:pPr>
        <w:ind w:left="-284" w:firstLine="709"/>
        <w:jc w:val="both"/>
      </w:pPr>
      <w:r>
        <w:rPr>
          <w:color w:val="000000"/>
        </w:rPr>
        <w:t>11.8. Заказчик вправе удержать начисленную в порядке, предусмотренном разделом 11 договора неустойку (штрафа, пени) из суммы, подлежащей оплате Подрядчику по договору.</w:t>
      </w:r>
    </w:p>
    <w:p w:rsidR="002F4061" w:rsidRPr="001054FB" w:rsidRDefault="002F4061" w:rsidP="00FD2E72">
      <w:pPr>
        <w:ind w:left="-284" w:firstLine="709"/>
        <w:jc w:val="both"/>
      </w:pPr>
      <w:r w:rsidRPr="001054FB">
        <w:t>11.</w:t>
      </w:r>
      <w:r>
        <w:t>9</w:t>
      </w:r>
      <w:r w:rsidRPr="001054FB">
        <w:t>. В случае нарушения сроков оплаты выполненных работ, Подрядчик вправе взыскать с Заказчика неустойку (пени) в размере одной трехсотой действующей на день уплаты неустойки ставки рефинансирования Центрального банка РФ от суммы задолженности за каждый день просрочки.</w:t>
      </w:r>
    </w:p>
    <w:p w:rsidR="002F4061" w:rsidRPr="00AE450F" w:rsidRDefault="002F4061" w:rsidP="00FD2E72">
      <w:pPr>
        <w:ind w:left="-284" w:firstLine="709"/>
        <w:jc w:val="both"/>
      </w:pPr>
      <w:r>
        <w:t xml:space="preserve">11.10. </w:t>
      </w:r>
      <w:r w:rsidRPr="00AE450F">
        <w:t xml:space="preserve">Предусмотренные настоящим договором меры ответственности применяются при условии направления Стороне, нарушившей свои обязательства по договору, соответствующего письменного требования (Претензии) другой Стороной. </w:t>
      </w:r>
    </w:p>
    <w:p w:rsidR="002F4061" w:rsidRPr="00AE450F" w:rsidRDefault="002F4061" w:rsidP="00FD2E72">
      <w:pPr>
        <w:ind w:left="-284" w:firstLine="709"/>
        <w:jc w:val="both"/>
      </w:pPr>
      <w:r>
        <w:t>11.11.</w:t>
      </w:r>
      <w:r w:rsidRPr="00AE450F">
        <w:t xml:space="preserve"> Стороны освобождаются от ответственности за частичное или полное неисполнение обязательств по настоящему договору, если оно явилось следствием действия обстоятельств непреодолимой силы, то есть чрезвычайных и непредотвратимых при данных условиях обстоятельств, на время действия этих обстоятельств, если эти обстоятельства непосредственно повлияли на исполнение договора </w:t>
      </w:r>
    </w:p>
    <w:p w:rsidR="002F4061" w:rsidRPr="00AE450F" w:rsidRDefault="002F4061" w:rsidP="00FD2E72">
      <w:pPr>
        <w:ind w:left="-284" w:firstLine="709"/>
        <w:jc w:val="both"/>
      </w:pPr>
      <w:r>
        <w:t>11.12.</w:t>
      </w:r>
      <w:r w:rsidRPr="00AE450F">
        <w:t xml:space="preserve"> Если одна из Сторон не в состоянии выполнить полностью или частично свои обязательства по договору вследствие наступления события или обстоятельства непреодолимой силы, то эта сторона обязана в срок до 5 (пяти) календарных дней уведомить другую сторону о наступлении такого события или обстоятельства с указанием обязательств по договору, выполнение которых невозможно или будет приостановлено с последующим представлением документов компетентных органов, подтверждающих действие обстоятельств непреодолимой силы. </w:t>
      </w:r>
    </w:p>
    <w:p w:rsidR="002F4061" w:rsidRDefault="002F4061" w:rsidP="0083657B">
      <w:pPr>
        <w:contextualSpacing/>
        <w:rPr>
          <w:b/>
          <w:color w:val="000000"/>
          <w:spacing w:val="1"/>
        </w:rPr>
      </w:pPr>
      <w:r>
        <w:rPr>
          <w:b/>
          <w:color w:val="000000"/>
          <w:spacing w:val="1"/>
        </w:rPr>
        <w:t xml:space="preserve">       </w:t>
      </w:r>
    </w:p>
    <w:p w:rsidR="002F4061" w:rsidRPr="003064B0" w:rsidRDefault="002F4061" w:rsidP="00701C41">
      <w:pPr>
        <w:ind w:left="708" w:firstLine="708"/>
        <w:contextualSpacing/>
        <w:rPr>
          <w:b/>
          <w:color w:val="000000"/>
          <w:spacing w:val="1"/>
        </w:rPr>
      </w:pPr>
      <w:r>
        <w:rPr>
          <w:b/>
          <w:color w:val="000000"/>
          <w:spacing w:val="1"/>
        </w:rPr>
        <w:t>12</w:t>
      </w:r>
      <w:r w:rsidRPr="003064B0">
        <w:rPr>
          <w:b/>
          <w:color w:val="000000"/>
          <w:spacing w:val="1"/>
        </w:rPr>
        <w:t>. Полож</w:t>
      </w:r>
      <w:r>
        <w:rPr>
          <w:b/>
          <w:color w:val="000000"/>
          <w:spacing w:val="1"/>
        </w:rPr>
        <w:t>е</w:t>
      </w:r>
      <w:r w:rsidRPr="003064B0">
        <w:rPr>
          <w:b/>
          <w:color w:val="000000"/>
          <w:spacing w:val="1"/>
        </w:rPr>
        <w:t xml:space="preserve">ния о налоговой добросовестности </w:t>
      </w:r>
      <w:r>
        <w:rPr>
          <w:b/>
          <w:color w:val="000000"/>
          <w:spacing w:val="1"/>
        </w:rPr>
        <w:t>Подрядчика</w:t>
      </w:r>
      <w:r w:rsidRPr="003064B0">
        <w:rPr>
          <w:b/>
          <w:color w:val="000000"/>
          <w:spacing w:val="1"/>
        </w:rPr>
        <w:t>.</w:t>
      </w:r>
    </w:p>
    <w:p w:rsidR="002F4061" w:rsidRPr="003064B0" w:rsidRDefault="002F4061" w:rsidP="00FD2E72">
      <w:pPr>
        <w:pStyle w:val="ListParagraph"/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12</w:t>
      </w:r>
      <w:r w:rsidRPr="003064B0">
        <w:rPr>
          <w:rFonts w:ascii="Times New Roman" w:hAnsi="Times New Roman"/>
          <w:sz w:val="24"/>
          <w:szCs w:val="24"/>
        </w:rPr>
        <w:t xml:space="preserve">.1.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3064B0">
        <w:rPr>
          <w:rFonts w:ascii="Times New Roman" w:hAnsi="Times New Roman"/>
          <w:sz w:val="24"/>
          <w:szCs w:val="24"/>
        </w:rPr>
        <w:t xml:space="preserve">срок не позднее 15 (пятнадцати) дней с даты заключения договора, </w:t>
      </w:r>
      <w:r>
        <w:rPr>
          <w:rFonts w:ascii="Times New Roman" w:hAnsi="Times New Roman"/>
          <w:sz w:val="24"/>
          <w:szCs w:val="24"/>
        </w:rPr>
        <w:t>Подрядчик</w:t>
      </w:r>
      <w:r w:rsidRPr="003064B0">
        <w:rPr>
          <w:rFonts w:ascii="Times New Roman" w:hAnsi="Times New Roman"/>
          <w:sz w:val="24"/>
          <w:szCs w:val="24"/>
        </w:rPr>
        <w:t xml:space="preserve">  обязан предоставить копию Справки об исполнении налогоплательщиком обязанности по уплате налогов, сборов, пеней, выданной налоговым органом по месту регистрации По</w:t>
      </w:r>
      <w:r>
        <w:rPr>
          <w:rFonts w:ascii="Times New Roman" w:hAnsi="Times New Roman"/>
          <w:sz w:val="24"/>
          <w:szCs w:val="24"/>
        </w:rPr>
        <w:t>дрядчика</w:t>
      </w:r>
      <w:r w:rsidRPr="003064B0">
        <w:rPr>
          <w:rFonts w:ascii="Times New Roman" w:hAnsi="Times New Roman"/>
          <w:sz w:val="24"/>
          <w:szCs w:val="24"/>
        </w:rPr>
        <w:t xml:space="preserve"> не ранее,  чем за 60 дней до даты заключения договора.</w:t>
      </w:r>
    </w:p>
    <w:p w:rsidR="002F4061" w:rsidRPr="003064B0" w:rsidRDefault="002F4061" w:rsidP="00FD2E72">
      <w:pPr>
        <w:pStyle w:val="ListParagraph"/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12</w:t>
      </w:r>
      <w:r w:rsidRPr="003064B0">
        <w:rPr>
          <w:rFonts w:ascii="Times New Roman" w:hAnsi="Times New Roman"/>
          <w:sz w:val="24"/>
          <w:szCs w:val="24"/>
        </w:rPr>
        <w:t>.2. При наличии в Справке об исполнении налогоплательщиком обязанности по уплате налогов, сборов, пеней положений о неисполненной обязанности дополнительно предоставляются:</w:t>
      </w:r>
    </w:p>
    <w:p w:rsidR="002F4061" w:rsidRPr="003064B0" w:rsidRDefault="002F4061" w:rsidP="00FD2E72">
      <w:pPr>
        <w:pStyle w:val="ListParagraph"/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3064B0">
        <w:rPr>
          <w:rFonts w:ascii="Times New Roman" w:hAnsi="Times New Roman"/>
          <w:sz w:val="24"/>
          <w:szCs w:val="24"/>
        </w:rPr>
        <w:t xml:space="preserve">       - копия Справки о состоянии расчетов по налогам, сборам, пеням, штрафам организаций и индивидуальных предпринимателей, выданная налоговым органом по месту нахождения </w:t>
      </w:r>
      <w:r>
        <w:rPr>
          <w:rFonts w:ascii="Times New Roman" w:hAnsi="Times New Roman"/>
          <w:sz w:val="24"/>
          <w:szCs w:val="24"/>
        </w:rPr>
        <w:t>Подрядчика</w:t>
      </w:r>
      <w:r w:rsidRPr="003064B0">
        <w:rPr>
          <w:rFonts w:ascii="Times New Roman" w:hAnsi="Times New Roman"/>
          <w:sz w:val="24"/>
          <w:szCs w:val="24"/>
        </w:rPr>
        <w:t xml:space="preserve"> не ранее, чем за 60 дней до дня заключения договора;</w:t>
      </w:r>
    </w:p>
    <w:p w:rsidR="002F4061" w:rsidRPr="003064B0" w:rsidRDefault="002F4061" w:rsidP="00FD2E72">
      <w:pPr>
        <w:tabs>
          <w:tab w:val="left" w:pos="1418"/>
        </w:tabs>
        <w:ind w:left="-284"/>
        <w:jc w:val="both"/>
      </w:pPr>
      <w:r w:rsidRPr="003064B0">
        <w:t xml:space="preserve">       - копия бухгалтерской (финансовой) отчетности за последний завершенный отчетный период. При этом для годовой бухгалтерской (финансовой) отчетности  представляется копия бухгалтерского баланса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для промежуточной бухгалтерской (финансовой) отчетности представляется копия бухгалтерского баланса, заверенная подписями руководителя и главного бухгалтера </w:t>
      </w:r>
      <w:r>
        <w:t>Подрядчика</w:t>
      </w:r>
      <w:r w:rsidRPr="003064B0">
        <w:t xml:space="preserve">. </w:t>
      </w:r>
    </w:p>
    <w:p w:rsidR="002F4061" w:rsidRPr="003064B0" w:rsidRDefault="002F4061" w:rsidP="00FD2E72">
      <w:pPr>
        <w:pStyle w:val="ListParagraph"/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12</w:t>
      </w:r>
      <w:r w:rsidRPr="003064B0">
        <w:rPr>
          <w:rFonts w:ascii="Times New Roman" w:hAnsi="Times New Roman"/>
          <w:sz w:val="24"/>
          <w:szCs w:val="24"/>
        </w:rPr>
        <w:t xml:space="preserve">.3. В случае не предоставления </w:t>
      </w:r>
      <w:r>
        <w:rPr>
          <w:rFonts w:ascii="Times New Roman" w:hAnsi="Times New Roman"/>
          <w:sz w:val="24"/>
          <w:szCs w:val="24"/>
        </w:rPr>
        <w:t>Подрядчиком</w:t>
      </w:r>
      <w:r w:rsidRPr="003064B0">
        <w:rPr>
          <w:rFonts w:ascii="Times New Roman" w:hAnsi="Times New Roman"/>
          <w:sz w:val="24"/>
          <w:szCs w:val="24"/>
        </w:rPr>
        <w:t xml:space="preserve"> документов перечисленных в п.</w:t>
      </w:r>
      <w:r>
        <w:rPr>
          <w:rFonts w:ascii="Times New Roman" w:hAnsi="Times New Roman"/>
          <w:sz w:val="24"/>
          <w:szCs w:val="24"/>
        </w:rPr>
        <w:t>12</w:t>
      </w:r>
      <w:r w:rsidRPr="003064B0">
        <w:rPr>
          <w:rFonts w:ascii="Times New Roman" w:hAnsi="Times New Roman"/>
          <w:sz w:val="24"/>
          <w:szCs w:val="24"/>
        </w:rPr>
        <w:t>.1 и п.</w:t>
      </w:r>
      <w:r>
        <w:rPr>
          <w:rFonts w:ascii="Times New Roman" w:hAnsi="Times New Roman"/>
          <w:sz w:val="24"/>
          <w:szCs w:val="24"/>
        </w:rPr>
        <w:t>12</w:t>
      </w:r>
      <w:r w:rsidRPr="003064B0">
        <w:rPr>
          <w:rFonts w:ascii="Times New Roman" w:hAnsi="Times New Roman"/>
          <w:sz w:val="24"/>
          <w:szCs w:val="24"/>
        </w:rPr>
        <w:t xml:space="preserve">.2 в установленные сроки либо в случае выявления по предоставленным документам задолженности по уплате налогов, сборов, пеней и штрафов, превышающей 25 процентов балансовой стоимости активов, определяемой по данным бухгалтерской (финансовой) отчетности за последний завершенный отчетный период, </w:t>
      </w:r>
      <w:r w:rsidRPr="003064B0">
        <w:rPr>
          <w:rFonts w:ascii="Times New Roman" w:hAnsi="Times New Roman"/>
          <w:color w:val="000000"/>
          <w:spacing w:val="1"/>
          <w:sz w:val="24"/>
          <w:szCs w:val="24"/>
        </w:rPr>
        <w:t>Заказчик вправе отказаться от исполнения Договора. Уведомление об отказе от Договора направляется Заказчиком в письменной форме. Договор считается расторгнутым в день получения По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дрядчиком</w:t>
      </w:r>
      <w:r w:rsidRPr="003064B0">
        <w:rPr>
          <w:rFonts w:ascii="Times New Roman" w:hAnsi="Times New Roman"/>
          <w:color w:val="000000"/>
          <w:spacing w:val="1"/>
          <w:sz w:val="24"/>
          <w:szCs w:val="24"/>
        </w:rPr>
        <w:t xml:space="preserve"> уведомления.</w:t>
      </w:r>
    </w:p>
    <w:p w:rsidR="002F4061" w:rsidRDefault="002F4061" w:rsidP="001E0943">
      <w:pPr>
        <w:pStyle w:val="BodyTextIndent"/>
        <w:rPr>
          <w:b/>
        </w:rPr>
      </w:pPr>
      <w:r>
        <w:rPr>
          <w:b/>
        </w:rPr>
        <w:t xml:space="preserve">   </w:t>
      </w:r>
      <w:r>
        <w:rPr>
          <w:b/>
        </w:rPr>
        <w:tab/>
      </w:r>
    </w:p>
    <w:p w:rsidR="002F4061" w:rsidRPr="00F148A7" w:rsidRDefault="002F4061" w:rsidP="001E0943">
      <w:pPr>
        <w:pStyle w:val="BodyTextIndent"/>
        <w:rPr>
          <w:b/>
        </w:rPr>
      </w:pPr>
      <w:r>
        <w:rPr>
          <w:b/>
        </w:rPr>
        <w:t xml:space="preserve">                                </w:t>
      </w:r>
      <w:r w:rsidRPr="00F148A7">
        <w:rPr>
          <w:b/>
        </w:rPr>
        <w:t>1</w:t>
      </w:r>
      <w:r>
        <w:rPr>
          <w:b/>
        </w:rPr>
        <w:t>3</w:t>
      </w:r>
      <w:r w:rsidRPr="00F148A7">
        <w:rPr>
          <w:b/>
        </w:rPr>
        <w:t>. Условия о раскрытии сведений о</w:t>
      </w:r>
      <w:r>
        <w:rPr>
          <w:b/>
        </w:rPr>
        <w:t xml:space="preserve"> Подрядчике</w:t>
      </w:r>
      <w:r w:rsidRPr="00F148A7">
        <w:rPr>
          <w:b/>
        </w:rPr>
        <w:t>.</w:t>
      </w:r>
    </w:p>
    <w:p w:rsidR="002F4061" w:rsidRDefault="002F4061" w:rsidP="000E79D8">
      <w:pPr>
        <w:pStyle w:val="-0"/>
        <w:numPr>
          <w:ilvl w:val="0"/>
          <w:numId w:val="0"/>
        </w:numPr>
        <w:tabs>
          <w:tab w:val="left" w:pos="-284"/>
          <w:tab w:val="left" w:pos="1134"/>
        </w:tabs>
        <w:ind w:left="-284" w:firstLine="703"/>
        <w:rPr>
          <w:bCs/>
        </w:rPr>
      </w:pPr>
      <w:r w:rsidRPr="004246DF">
        <w:rPr>
          <w:bCs/>
        </w:rPr>
        <w:t>1</w:t>
      </w:r>
      <w:r>
        <w:rPr>
          <w:bCs/>
        </w:rPr>
        <w:t>3</w:t>
      </w:r>
      <w:r w:rsidRPr="004246DF">
        <w:rPr>
          <w:bCs/>
        </w:rPr>
        <w:t xml:space="preserve">.1. Подрядчик гарантирует Заказчику, что сведения и документы в отношении всей цепочки собственников и руководителей, включая бенефициаров (в том числе конечных) Подрядчика, направленные в составе заявки на участие в </w:t>
      </w:r>
      <w:r w:rsidRPr="004246DF">
        <w:rPr>
          <w:bCs/>
          <w:sz w:val="20"/>
          <w:szCs w:val="20"/>
        </w:rPr>
        <w:t>_______(указать наименование и реквизиты процедуры закупки)________</w:t>
      </w:r>
      <w:r w:rsidRPr="004246DF">
        <w:rPr>
          <w:bCs/>
        </w:rPr>
        <w:t xml:space="preserve"> на электронную торговую площадку _________________ (далее – Сведения), являются полными, точными и достоверными. </w:t>
      </w:r>
    </w:p>
    <w:p w:rsidR="002F4061" w:rsidRDefault="002F4061" w:rsidP="000E79D8">
      <w:pPr>
        <w:pStyle w:val="-0"/>
        <w:numPr>
          <w:ilvl w:val="0"/>
          <w:numId w:val="0"/>
        </w:numPr>
        <w:tabs>
          <w:tab w:val="left" w:pos="-284"/>
          <w:tab w:val="left" w:pos="1134"/>
        </w:tabs>
        <w:ind w:left="-284" w:firstLine="703"/>
        <w:rPr>
          <w:bCs/>
        </w:rPr>
      </w:pPr>
      <w:r w:rsidRPr="004246DF">
        <w:rPr>
          <w:bCs/>
        </w:rPr>
        <w:t>1</w:t>
      </w:r>
      <w:r>
        <w:rPr>
          <w:bCs/>
        </w:rPr>
        <w:t>3</w:t>
      </w:r>
      <w:r w:rsidRPr="004246DF">
        <w:rPr>
          <w:bCs/>
        </w:rPr>
        <w:t>.2. При изменении Сведений Подрядчик обязан не позднее пяти (5) дней с момента таких изменений направить Заказчику соответствующее письменное уведомление с приложением копий подтверждающих документов, заверенных нотариусом или уполномоченным должностным лицом Подрядчика. Неисполнение данного требования ведет к расторжению данного Договора в одностороннем порядке.</w:t>
      </w:r>
    </w:p>
    <w:p w:rsidR="002F4061" w:rsidRDefault="002F4061" w:rsidP="000E79D8">
      <w:pPr>
        <w:pStyle w:val="-0"/>
        <w:numPr>
          <w:ilvl w:val="0"/>
          <w:numId w:val="0"/>
        </w:numPr>
        <w:tabs>
          <w:tab w:val="left" w:pos="-284"/>
          <w:tab w:val="left" w:pos="1134"/>
        </w:tabs>
        <w:ind w:left="-284" w:firstLine="703"/>
        <w:rPr>
          <w:bCs/>
        </w:rPr>
      </w:pPr>
      <w:r w:rsidRPr="004246DF">
        <w:rPr>
          <w:bCs/>
        </w:rPr>
        <w:t>1</w:t>
      </w:r>
      <w:r>
        <w:rPr>
          <w:bCs/>
        </w:rPr>
        <w:t>3</w:t>
      </w:r>
      <w:r w:rsidRPr="004246DF">
        <w:rPr>
          <w:bCs/>
        </w:rPr>
        <w:t xml:space="preserve">.3. Подрядчик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Заказчиком, а также на раскрытие Заказчиком Сведений, полностью или частично, компетентным органам государственной власти (в том числе, Госкорпорации «Росатом», Федеральной налоговой службе Российской Федерации, Минэнерго России, Росфинмониторингу, Правительству Российской Федерации) и последующую обработку Сведений такими органами (далее – Раскрытие). Подрядчик освобождает Заказчика от любой ответственности в связи с Раскрытием, в том числе,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</w:t>
      </w:r>
      <w:r>
        <w:rPr>
          <w:bCs/>
        </w:rPr>
        <w:t>быть нарушены таким Раскрытием.</w:t>
      </w:r>
    </w:p>
    <w:p w:rsidR="002F4061" w:rsidRPr="004246DF" w:rsidRDefault="002F4061" w:rsidP="000E79D8">
      <w:pPr>
        <w:pStyle w:val="-0"/>
        <w:numPr>
          <w:ilvl w:val="0"/>
          <w:numId w:val="0"/>
        </w:numPr>
        <w:tabs>
          <w:tab w:val="left" w:pos="-284"/>
          <w:tab w:val="left" w:pos="1134"/>
        </w:tabs>
        <w:ind w:left="-284" w:firstLine="703"/>
        <w:rPr>
          <w:bCs/>
        </w:rPr>
      </w:pPr>
      <w:r w:rsidRPr="004246DF">
        <w:rPr>
          <w:bCs/>
        </w:rPr>
        <w:t>1</w:t>
      </w:r>
      <w:r>
        <w:rPr>
          <w:bCs/>
        </w:rPr>
        <w:t>3</w:t>
      </w:r>
      <w:r w:rsidRPr="004246DF">
        <w:rPr>
          <w:bCs/>
        </w:rPr>
        <w:t>.4. Подрядчик и Заказчик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2F4061" w:rsidRPr="003064B0" w:rsidRDefault="002F4061" w:rsidP="00FD2E72">
      <w:pPr>
        <w:ind w:left="-284" w:firstLine="709"/>
        <w:jc w:val="both"/>
      </w:pPr>
      <w:r w:rsidRPr="003064B0">
        <w:t xml:space="preserve"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Заказчика от исполнения Договора и предъявления Заказчиком </w:t>
      </w:r>
      <w:r>
        <w:t>Подрядчику</w:t>
      </w:r>
      <w:r w:rsidRPr="003064B0">
        <w:t xml:space="preserve"> требования о возмещении убытков, причиненных прекращением Договора. Договор считается расторгнутым с даты получения </w:t>
      </w:r>
      <w:r>
        <w:t>Подрядчиком</w:t>
      </w:r>
      <w:r w:rsidRPr="003064B0">
        <w:t xml:space="preserve"> соответствующего письменного уведомления Заказчика, если более поздняя дата не будет установлена в уведомлении.</w:t>
      </w:r>
      <w:r w:rsidRPr="003064B0">
        <w:tab/>
      </w:r>
    </w:p>
    <w:p w:rsidR="002F4061" w:rsidRPr="004246DF" w:rsidRDefault="002F4061" w:rsidP="000908E5">
      <w:pPr>
        <w:tabs>
          <w:tab w:val="left" w:pos="-1560"/>
        </w:tabs>
        <w:spacing w:before="120" w:after="120"/>
        <w:ind w:left="-284" w:firstLine="709"/>
        <w:jc w:val="center"/>
        <w:rPr>
          <w:b/>
          <w:spacing w:val="5"/>
        </w:rPr>
      </w:pPr>
      <w:r w:rsidRPr="004246DF">
        <w:rPr>
          <w:b/>
          <w:spacing w:val="5"/>
        </w:rPr>
        <w:t>1</w:t>
      </w:r>
      <w:r>
        <w:rPr>
          <w:b/>
          <w:spacing w:val="5"/>
        </w:rPr>
        <w:t>4</w:t>
      </w:r>
      <w:r w:rsidRPr="004246DF">
        <w:rPr>
          <w:b/>
          <w:spacing w:val="5"/>
        </w:rPr>
        <w:t>. Изменение условий реализации Договора</w:t>
      </w:r>
    </w:p>
    <w:p w:rsidR="002F4061" w:rsidRPr="005F309F" w:rsidRDefault="002F4061" w:rsidP="00B43E85">
      <w:pPr>
        <w:ind w:left="-284" w:firstLine="709"/>
        <w:jc w:val="both"/>
      </w:pPr>
      <w:bookmarkStart w:id="4" w:name="sub_2812"/>
      <w:r w:rsidRPr="004246DF">
        <w:t>1</w:t>
      </w:r>
      <w:r>
        <w:t>4</w:t>
      </w:r>
      <w:r w:rsidRPr="004246DF">
        <w:t>.</w:t>
      </w:r>
      <w:r>
        <w:t>1</w:t>
      </w:r>
      <w:r w:rsidRPr="004246DF">
        <w:t xml:space="preserve">. </w:t>
      </w:r>
      <w:r w:rsidRPr="004B02CA">
        <w:t>Расторжение Договора пр</w:t>
      </w:r>
      <w:r>
        <w:t xml:space="preserve">оизводится по соглашению Сторон,  по решению </w:t>
      </w:r>
      <w:r w:rsidRPr="004B02CA">
        <w:t>суда по основаниям, предусмотренным гражданским законод</w:t>
      </w:r>
      <w:r>
        <w:t xml:space="preserve">ательством Российской Федерации, а также в случае одностороннего отказа Заказчиком от исполнения Договора по основаниям, указанным в </w:t>
      </w:r>
      <w:r w:rsidRPr="005F309F">
        <w:t>настоящем договоре.</w:t>
      </w:r>
    </w:p>
    <w:p w:rsidR="002F4061" w:rsidRPr="005F309F" w:rsidRDefault="002F4061" w:rsidP="00B43E85">
      <w:pPr>
        <w:ind w:left="-284" w:firstLine="709"/>
        <w:jc w:val="both"/>
      </w:pPr>
      <w:r w:rsidRPr="005F309F">
        <w:t>1</w:t>
      </w:r>
      <w:r>
        <w:t>4</w:t>
      </w:r>
      <w:r w:rsidRPr="005F309F">
        <w:t>.</w:t>
      </w:r>
      <w:r>
        <w:t>2</w:t>
      </w:r>
      <w:r w:rsidRPr="005F309F">
        <w:t>. Заказчик вправе отказаться от исполнения Договора в одностороннем порядке, направив уведомление Подрядчику, в случаях:</w:t>
      </w:r>
    </w:p>
    <w:p w:rsidR="002F4061" w:rsidRPr="005F309F" w:rsidRDefault="002F4061" w:rsidP="00B43E85">
      <w:pPr>
        <w:ind w:left="-284" w:firstLine="709"/>
        <w:jc w:val="both"/>
      </w:pPr>
      <w:r w:rsidRPr="005F309F">
        <w:t>- нарушения Подрядчиком сроков выполнения работ, предусмотренных Календарным планом, более чем на 15 (пятнадцать) календарных дней;</w:t>
      </w:r>
    </w:p>
    <w:p w:rsidR="002F4061" w:rsidRDefault="002F4061" w:rsidP="00B43E85">
      <w:pPr>
        <w:ind w:left="-284" w:firstLine="709"/>
        <w:jc w:val="both"/>
      </w:pPr>
      <w:r w:rsidRPr="005F309F">
        <w:t>- если отступления в Работе от условий Договора или иные недостатки</w:t>
      </w:r>
      <w:r w:rsidRPr="004B02CA">
        <w:t xml:space="preserve"> результата Работ</w:t>
      </w:r>
      <w:r>
        <w:t xml:space="preserve"> </w:t>
      </w:r>
      <w:r w:rsidRPr="004B02CA">
        <w:t>в согласованные между Сторонами сроки не были устранены, либо являются существенными и неустранимыми;</w:t>
      </w:r>
    </w:p>
    <w:p w:rsidR="002F4061" w:rsidRDefault="002F4061" w:rsidP="00B43E85">
      <w:pPr>
        <w:ind w:left="-284" w:firstLine="709"/>
        <w:jc w:val="both"/>
      </w:pPr>
      <w:r>
        <w:t>- если в ходе исполнения Договора установлено, что Подрядчик не соответствует установленным документацией процедуры закупки требованиям к участникам размещения заказа или предоставил недостоверную информацию о своем соответствии указанным требованиям, что позволило ему стать участником процедуры закупки;</w:t>
      </w:r>
    </w:p>
    <w:p w:rsidR="002F4061" w:rsidRDefault="002F4061" w:rsidP="00B43E85">
      <w:pPr>
        <w:ind w:left="-284" w:firstLine="709"/>
        <w:jc w:val="both"/>
      </w:pPr>
      <w:r>
        <w:t>- в случае</w:t>
      </w:r>
      <w:r w:rsidRPr="00FD596B">
        <w:t xml:space="preserve"> </w:t>
      </w:r>
      <w:r w:rsidRPr="004B02CA">
        <w:t>признани</w:t>
      </w:r>
      <w:r>
        <w:t>я</w:t>
      </w:r>
      <w:r w:rsidRPr="004B02CA">
        <w:t xml:space="preserve"> </w:t>
      </w:r>
      <w:r>
        <w:t>П</w:t>
      </w:r>
      <w:r w:rsidRPr="004B02CA">
        <w:t>одрядч</w:t>
      </w:r>
      <w:r>
        <w:t>ика недееспособным (банкротство,</w:t>
      </w:r>
      <w:r w:rsidRPr="004B02CA">
        <w:t xml:space="preserve"> процедура ликвидации и т.п.)</w:t>
      </w:r>
      <w:r w:rsidRPr="00AC1F26">
        <w:t xml:space="preserve"> </w:t>
      </w:r>
    </w:p>
    <w:p w:rsidR="002F4061" w:rsidRDefault="002F4061" w:rsidP="00B43E85">
      <w:pPr>
        <w:ind w:left="-284" w:firstLine="709"/>
        <w:jc w:val="both"/>
      </w:pPr>
      <w:r>
        <w:t xml:space="preserve">- </w:t>
      </w:r>
      <w:r w:rsidRPr="004246DF">
        <w:t>аннулирования лицензий, других актов государственных органов в рамках действующего законодательства РФ, лишающих Подрядчика права на выполнение Работ</w:t>
      </w:r>
      <w:r>
        <w:t>;</w:t>
      </w:r>
      <w:r w:rsidRPr="00AC1F26">
        <w:t xml:space="preserve"> </w:t>
      </w:r>
    </w:p>
    <w:p w:rsidR="002F4061" w:rsidRDefault="002F4061" w:rsidP="00B43E85">
      <w:pPr>
        <w:ind w:left="-284" w:firstLine="709"/>
        <w:jc w:val="both"/>
      </w:pPr>
      <w:r>
        <w:t>- в порядке ст. 717 Гражданского кодекса Российской Федерации.</w:t>
      </w:r>
    </w:p>
    <w:p w:rsidR="002F4061" w:rsidRDefault="002F4061" w:rsidP="00B43E85">
      <w:pPr>
        <w:ind w:left="-284" w:firstLine="709"/>
        <w:jc w:val="both"/>
      </w:pPr>
      <w:r w:rsidRPr="00511DE2">
        <w:rPr>
          <w:bCs/>
        </w:rPr>
        <w:t>Договор считается расторгнутым с даты получения Подрядчиком соответствующего письменного уведомления Заказчика, если более поздняя дата не будет установлена в уведомлении</w:t>
      </w:r>
      <w:r w:rsidRPr="004246DF">
        <w:t>.</w:t>
      </w:r>
    </w:p>
    <w:bookmarkEnd w:id="4"/>
    <w:p w:rsidR="002F4061" w:rsidRPr="004246DF" w:rsidRDefault="002F4061" w:rsidP="000908E5">
      <w:pPr>
        <w:tabs>
          <w:tab w:val="left" w:pos="-1560"/>
        </w:tabs>
        <w:spacing w:before="120" w:after="120"/>
        <w:ind w:left="-284" w:firstLine="709"/>
        <w:jc w:val="center"/>
        <w:rPr>
          <w:b/>
          <w:spacing w:val="5"/>
        </w:rPr>
      </w:pPr>
      <w:r w:rsidRPr="004246DF">
        <w:rPr>
          <w:b/>
          <w:spacing w:val="5"/>
        </w:rPr>
        <w:t>1</w:t>
      </w:r>
      <w:r>
        <w:rPr>
          <w:b/>
          <w:spacing w:val="5"/>
        </w:rPr>
        <w:t>5</w:t>
      </w:r>
      <w:r w:rsidRPr="004246DF">
        <w:rPr>
          <w:b/>
          <w:spacing w:val="5"/>
        </w:rPr>
        <w:t>. Разрешение споров между Сторонами</w:t>
      </w:r>
    </w:p>
    <w:p w:rsidR="002F4061" w:rsidRPr="004246DF" w:rsidRDefault="002F4061" w:rsidP="00B43E85">
      <w:pPr>
        <w:shd w:val="clear" w:color="auto" w:fill="FFFFFF"/>
        <w:tabs>
          <w:tab w:val="left" w:pos="1231"/>
        </w:tabs>
        <w:ind w:left="-284" w:firstLine="709"/>
        <w:jc w:val="both"/>
      </w:pPr>
      <w:r w:rsidRPr="004246DF">
        <w:t>1</w:t>
      </w:r>
      <w:r>
        <w:t>5</w:t>
      </w:r>
      <w:r w:rsidRPr="004246DF">
        <w:t>.1.</w:t>
      </w:r>
      <w:r w:rsidRPr="004246DF">
        <w:tab/>
        <w:t xml:space="preserve">Споры по настоящему Договору разрешаются путем предъявления претензии. Срок ответа на претензию </w:t>
      </w:r>
      <w:r>
        <w:t>1</w:t>
      </w:r>
      <w:r w:rsidRPr="004246DF">
        <w:t>0 (</w:t>
      </w:r>
      <w:r>
        <w:t>десять</w:t>
      </w:r>
      <w:r w:rsidRPr="004246DF">
        <w:t>) календарных дней с момента ее получения Стороной.</w:t>
      </w:r>
    </w:p>
    <w:p w:rsidR="002F4061" w:rsidRPr="004246DF" w:rsidRDefault="002F4061" w:rsidP="00B43E85">
      <w:pPr>
        <w:shd w:val="clear" w:color="auto" w:fill="FFFFFF"/>
        <w:tabs>
          <w:tab w:val="left" w:pos="1291"/>
        </w:tabs>
        <w:ind w:left="-284" w:firstLine="709"/>
        <w:jc w:val="both"/>
      </w:pPr>
      <w:r w:rsidRPr="004246DF">
        <w:t>1</w:t>
      </w:r>
      <w:r>
        <w:t>5</w:t>
      </w:r>
      <w:r w:rsidRPr="004246DF">
        <w:t>.2.</w:t>
      </w:r>
      <w:r w:rsidRPr="004246DF">
        <w:tab/>
        <w:t>Споры Сторон, не урегулированные в претензионном порядке, передаются на рассмотрение в Арбитражный суд</w:t>
      </w:r>
      <w:r>
        <w:t xml:space="preserve">  по месту нахождения ответчика</w:t>
      </w:r>
      <w:r w:rsidRPr="004246DF">
        <w:t>.</w:t>
      </w:r>
    </w:p>
    <w:p w:rsidR="002F4061" w:rsidRPr="004246DF" w:rsidRDefault="002F4061" w:rsidP="00B43E85">
      <w:pPr>
        <w:shd w:val="clear" w:color="auto" w:fill="FFFFFF"/>
        <w:tabs>
          <w:tab w:val="left" w:pos="1291"/>
        </w:tabs>
        <w:ind w:left="-284" w:firstLine="709"/>
        <w:jc w:val="both"/>
      </w:pPr>
      <w:r w:rsidRPr="004246DF">
        <w:t>1</w:t>
      </w:r>
      <w:r>
        <w:t>5</w:t>
      </w:r>
      <w:r w:rsidRPr="004246DF">
        <w:t>.3. Любая договоренность между Сторонами, влекущая за собой новые обязательства, не предусмотренные Договором, считается действительной, если она подтверждена Сторонами в письменной форме в виде дополнительного соглашения.</w:t>
      </w:r>
    </w:p>
    <w:p w:rsidR="002F4061" w:rsidRPr="00F90F65" w:rsidRDefault="002F4061" w:rsidP="001E0943">
      <w:pPr>
        <w:pStyle w:val="Default"/>
        <w:spacing w:before="120" w:after="120"/>
        <w:ind w:firstLine="992"/>
        <w:rPr>
          <w:b/>
          <w:bCs/>
        </w:rPr>
      </w:pPr>
      <w:r>
        <w:rPr>
          <w:b/>
          <w:bCs/>
        </w:rPr>
        <w:t>16</w:t>
      </w:r>
      <w:r w:rsidRPr="00F90F65">
        <w:rPr>
          <w:b/>
          <w:bCs/>
        </w:rPr>
        <w:t>. Антикоррупционная оговорка</w:t>
      </w:r>
    </w:p>
    <w:p w:rsidR="002F4061" w:rsidRDefault="002F4061" w:rsidP="0036524A">
      <w:pPr>
        <w:pStyle w:val="Default"/>
        <w:ind w:left="-284" w:firstLine="284"/>
        <w:jc w:val="both"/>
      </w:pPr>
      <w:r>
        <w:t xml:space="preserve">        16.1. </w:t>
      </w:r>
      <w:r w:rsidRPr="00F90F65">
        <w:t>Подрядчику известно о том, что Заказчик ведет антикоррупционную политику и развивает не допускающую кор</w:t>
      </w:r>
      <w:r>
        <w:t>рупционных проявлений культуру.</w:t>
      </w:r>
    </w:p>
    <w:p w:rsidR="002F4061" w:rsidRPr="00F90F65" w:rsidRDefault="002F4061" w:rsidP="0036524A">
      <w:pPr>
        <w:pStyle w:val="Default"/>
        <w:ind w:left="-284" w:firstLine="284"/>
        <w:jc w:val="both"/>
      </w:pPr>
      <w:r>
        <w:t xml:space="preserve">        16.</w:t>
      </w:r>
      <w:r w:rsidRPr="00F90F65">
        <w:t>2. Стороны обязуются соблюдать применимое на территории Российской Федерации законодательство по противодействию коррупции и противодействию легализации (отмыванию) доходов, полученных преступным путем, и принятые во исполнение таких законов подзаконные акты.</w:t>
      </w:r>
    </w:p>
    <w:p w:rsidR="002F4061" w:rsidRPr="00F90F65" w:rsidRDefault="002F4061" w:rsidP="0036524A">
      <w:pPr>
        <w:pStyle w:val="Default"/>
        <w:ind w:left="-284" w:firstLine="993"/>
        <w:jc w:val="both"/>
      </w:pPr>
      <w:r w:rsidRPr="00F90F65"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достичь неправомерных целей.</w:t>
      </w:r>
    </w:p>
    <w:p w:rsidR="002F4061" w:rsidRPr="00F90F65" w:rsidRDefault="002F4061" w:rsidP="0036524A">
      <w:pPr>
        <w:pStyle w:val="Default"/>
        <w:ind w:left="-284" w:firstLine="993"/>
        <w:jc w:val="both"/>
      </w:pPr>
      <w:r>
        <w:t>16</w:t>
      </w:r>
      <w:r w:rsidRPr="00F90F65">
        <w:t xml:space="preserve">.3. В случае возникновения у Заказчика подозрений, что произошло или может произойти нарушение Подрядчиком каких-либо положений п. </w:t>
      </w:r>
      <w:r>
        <w:t>16</w:t>
      </w:r>
      <w:r w:rsidRPr="00F90F65">
        <w:t xml:space="preserve">.2, Заказчиком в адрес Подрядчика направляется письменное уведомление с требованием в установленный срок предоставить соответствующие разъяснения. Письменное уведомление должно содержать ссылку на факты или материалы, достоверно подтверждающие или дающие основание предполагать, что произошло или может произойти нарушение каких-либо положений п. </w:t>
      </w:r>
      <w:r>
        <w:t>16</w:t>
      </w:r>
      <w:r w:rsidRPr="00F90F65">
        <w:t xml:space="preserve">.2 Подрядчиком, его аффилированными лицами, работниками или посредниками. </w:t>
      </w:r>
    </w:p>
    <w:p w:rsidR="002F4061" w:rsidRPr="00F90F65" w:rsidRDefault="002F4061" w:rsidP="0036524A">
      <w:pPr>
        <w:pStyle w:val="Default"/>
        <w:ind w:left="-284" w:firstLine="993"/>
        <w:jc w:val="both"/>
      </w:pPr>
      <w:r w:rsidRPr="00F90F65">
        <w:t xml:space="preserve">После письменного уведомления Заказчик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Подрядчиком в течение десяти рабочих дней с даты направления письменного уведомления. </w:t>
      </w:r>
    </w:p>
    <w:p w:rsidR="002F4061" w:rsidRPr="00F90F65" w:rsidRDefault="002F4061" w:rsidP="0036524A">
      <w:pPr>
        <w:pStyle w:val="Default"/>
        <w:ind w:left="-284" w:firstLine="993"/>
        <w:jc w:val="both"/>
      </w:pPr>
      <w:r>
        <w:t>16</w:t>
      </w:r>
      <w:r w:rsidRPr="00F90F65">
        <w:t xml:space="preserve">.4. В случае нарушения Подрядчиком обязательств воздерживаться от запрещенных п. </w:t>
      </w:r>
      <w:r>
        <w:t>16</w:t>
      </w:r>
      <w:r w:rsidRPr="00F90F65">
        <w:t xml:space="preserve">.2 действий и/или неполучения Заказчиком в установленный п. </w:t>
      </w:r>
      <w:r>
        <w:t>16</w:t>
      </w:r>
      <w:r w:rsidRPr="00F90F65">
        <w:t xml:space="preserve">.3 срок подтверждения, что нарушения не произошло или не произойдет, Заказчик имеет право расторгнуть договор в одностороннем порядке полностью или в части, направив письменное уведомление о расторжении. </w:t>
      </w:r>
    </w:p>
    <w:p w:rsidR="002F4061" w:rsidRPr="00F90F65" w:rsidRDefault="002F4061" w:rsidP="0036524A">
      <w:pPr>
        <w:widowControl w:val="0"/>
        <w:tabs>
          <w:tab w:val="left" w:pos="-1560"/>
        </w:tabs>
        <w:spacing w:after="120"/>
        <w:ind w:left="-284" w:firstLine="992"/>
        <w:jc w:val="both"/>
        <w:rPr>
          <w:b/>
        </w:rPr>
      </w:pPr>
      <w:r w:rsidRPr="00F90F65">
        <w:t>В случае расторжения Договора в соответствии с положениями настоящего пункта, Заказчик вправе требовать возмещения реального ущерба, возникшего в результате такого расторжения.</w:t>
      </w:r>
    </w:p>
    <w:p w:rsidR="002F4061" w:rsidRPr="004246DF" w:rsidRDefault="002F4061" w:rsidP="001E0943">
      <w:pPr>
        <w:tabs>
          <w:tab w:val="left" w:pos="-1560"/>
        </w:tabs>
        <w:spacing w:before="120" w:after="120"/>
        <w:ind w:left="-284" w:firstLine="709"/>
        <w:rPr>
          <w:b/>
        </w:rPr>
      </w:pPr>
      <w:r w:rsidRPr="004246DF">
        <w:rPr>
          <w:b/>
        </w:rPr>
        <w:t>1</w:t>
      </w:r>
      <w:r>
        <w:rPr>
          <w:b/>
        </w:rPr>
        <w:t>7</w:t>
      </w:r>
      <w:r w:rsidRPr="004246DF">
        <w:rPr>
          <w:b/>
        </w:rPr>
        <w:t xml:space="preserve">. Срок </w:t>
      </w:r>
      <w:r w:rsidRPr="004246DF">
        <w:rPr>
          <w:b/>
          <w:spacing w:val="5"/>
        </w:rPr>
        <w:t>действия</w:t>
      </w:r>
      <w:r w:rsidRPr="004246DF">
        <w:rPr>
          <w:b/>
        </w:rPr>
        <w:t xml:space="preserve"> Договора</w:t>
      </w:r>
    </w:p>
    <w:p w:rsidR="002F4061" w:rsidRPr="004246DF" w:rsidRDefault="002F4061" w:rsidP="00B43E85">
      <w:pPr>
        <w:shd w:val="clear" w:color="auto" w:fill="FFFFFF"/>
        <w:tabs>
          <w:tab w:val="left" w:pos="1291"/>
        </w:tabs>
        <w:ind w:left="-284" w:firstLine="709"/>
        <w:jc w:val="both"/>
      </w:pPr>
      <w:r w:rsidRPr="004246DF">
        <w:t>1</w:t>
      </w:r>
      <w:r>
        <w:t>7</w:t>
      </w:r>
      <w:r w:rsidRPr="004246DF">
        <w:t>.1. Срок действия Договора устанавливается с момента подписания Договора до полного исполнения Сторонами обязательств по нему.</w:t>
      </w:r>
    </w:p>
    <w:p w:rsidR="002F4061" w:rsidRDefault="002F4061" w:rsidP="00B43E85">
      <w:pPr>
        <w:ind w:left="-284" w:firstLine="709"/>
        <w:jc w:val="both"/>
      </w:pPr>
      <w:bookmarkStart w:id="5" w:name="sub_21002"/>
      <w:r w:rsidRPr="004246DF">
        <w:t>1</w:t>
      </w:r>
      <w:r>
        <w:t>7</w:t>
      </w:r>
      <w:r w:rsidRPr="004246DF">
        <w:t xml:space="preserve">.2. </w:t>
      </w:r>
      <w:r>
        <w:t>Договор утрачивает силу после полного выполнения Сторонами обязательств по Договору и проведения взаиморасчетов.</w:t>
      </w:r>
    </w:p>
    <w:p w:rsidR="002F4061" w:rsidRPr="004246DF" w:rsidRDefault="002F4061" w:rsidP="00B43E85">
      <w:pPr>
        <w:ind w:left="-284" w:firstLine="709"/>
        <w:jc w:val="both"/>
      </w:pPr>
      <w:r>
        <w:t xml:space="preserve">17.3. </w:t>
      </w:r>
      <w:r w:rsidRPr="004246DF">
        <w:t>Окончание срока действия Договора не освобождает Стороны от ответственности за нарушение его условий.</w:t>
      </w:r>
      <w:bookmarkStart w:id="6" w:name="sub_21103"/>
      <w:bookmarkEnd w:id="5"/>
    </w:p>
    <w:bookmarkEnd w:id="6"/>
    <w:p w:rsidR="002F4061" w:rsidRDefault="002F4061" w:rsidP="00B43E85">
      <w:pPr>
        <w:tabs>
          <w:tab w:val="left" w:pos="-1560"/>
        </w:tabs>
        <w:spacing w:before="120" w:after="120"/>
        <w:ind w:left="-284" w:firstLine="709"/>
        <w:rPr>
          <w:b/>
        </w:rPr>
      </w:pPr>
    </w:p>
    <w:p w:rsidR="002F4061" w:rsidRPr="004246DF" w:rsidRDefault="002F4061" w:rsidP="001E0943">
      <w:pPr>
        <w:tabs>
          <w:tab w:val="left" w:pos="-1560"/>
        </w:tabs>
        <w:spacing w:before="120" w:after="120"/>
        <w:ind w:left="-284" w:firstLine="709"/>
        <w:rPr>
          <w:b/>
        </w:rPr>
      </w:pPr>
      <w:r>
        <w:rPr>
          <w:b/>
        </w:rPr>
        <w:t>18</w:t>
      </w:r>
      <w:r w:rsidRPr="004246DF">
        <w:rPr>
          <w:b/>
        </w:rPr>
        <w:t xml:space="preserve">. Прочие </w:t>
      </w:r>
      <w:r w:rsidRPr="004246DF">
        <w:rPr>
          <w:b/>
          <w:spacing w:val="5"/>
        </w:rPr>
        <w:t>условия</w:t>
      </w:r>
    </w:p>
    <w:p w:rsidR="002F4061" w:rsidRPr="004246DF" w:rsidRDefault="002F4061" w:rsidP="0083657B">
      <w:pPr>
        <w:ind w:left="-284" w:firstLine="710"/>
        <w:jc w:val="both"/>
      </w:pPr>
      <w:r>
        <w:t>18</w:t>
      </w:r>
      <w:r w:rsidRPr="004246DF">
        <w:t>.1. Настоящий Договор составлен в 2-х экземплярах, по одному для каждой из Сторон, имеющих одинаковую юридическую силу.</w:t>
      </w:r>
    </w:p>
    <w:p w:rsidR="002F4061" w:rsidRPr="004246DF" w:rsidRDefault="002F4061" w:rsidP="0083657B">
      <w:pPr>
        <w:ind w:left="-284" w:firstLine="710"/>
        <w:jc w:val="both"/>
      </w:pPr>
      <w:r>
        <w:t>18</w:t>
      </w:r>
      <w:r w:rsidRPr="004246DF">
        <w:t>.2. Все изменения и дополнения к Договору действительны только в письменной форме и в случае, если они оформлены в согласованном Сторонами порядке.</w:t>
      </w:r>
    </w:p>
    <w:p w:rsidR="002F4061" w:rsidRPr="004246DF" w:rsidRDefault="002F4061" w:rsidP="0083657B">
      <w:pPr>
        <w:ind w:left="-284" w:firstLine="710"/>
        <w:jc w:val="both"/>
      </w:pPr>
      <w:bookmarkStart w:id="7" w:name="sub_21105"/>
      <w:r>
        <w:t>18</w:t>
      </w:r>
      <w:r w:rsidRPr="004246DF">
        <w:t>.</w:t>
      </w:r>
      <w:r>
        <w:t>3</w:t>
      </w:r>
      <w:r w:rsidRPr="004246DF">
        <w:t>. К настоящему Договору прилагаются и являются неотъемлемой частью Договора:</w:t>
      </w:r>
    </w:p>
    <w:p w:rsidR="002F4061" w:rsidRDefault="002F4061" w:rsidP="0083657B">
      <w:pPr>
        <w:ind w:left="-284" w:firstLine="710"/>
        <w:jc w:val="both"/>
        <w:rPr>
          <w:i/>
        </w:rPr>
      </w:pPr>
      <w:r>
        <w:t>18</w:t>
      </w:r>
      <w:r w:rsidRPr="004246DF">
        <w:t>.</w:t>
      </w:r>
      <w:r>
        <w:t>3</w:t>
      </w:r>
      <w:r w:rsidRPr="004246DF">
        <w:t xml:space="preserve">.1. </w:t>
      </w:r>
      <w:r>
        <w:t>Приложение 1 –Рабочая документация.</w:t>
      </w:r>
    </w:p>
    <w:p w:rsidR="002F4061" w:rsidRDefault="002F4061" w:rsidP="0083657B">
      <w:pPr>
        <w:ind w:left="-284" w:firstLine="710"/>
        <w:jc w:val="both"/>
      </w:pPr>
      <w:r>
        <w:t xml:space="preserve">18.3.2. Приложение 2 – Локальные </w:t>
      </w:r>
      <w:r w:rsidRPr="008B0E9A">
        <w:t>сметы.</w:t>
      </w:r>
    </w:p>
    <w:p w:rsidR="002F4061" w:rsidRDefault="002F4061" w:rsidP="0083657B">
      <w:pPr>
        <w:ind w:left="-284" w:firstLine="710"/>
        <w:jc w:val="both"/>
      </w:pPr>
      <w:r>
        <w:t>18.3.3. Приложение 3- Техническое задание.</w:t>
      </w:r>
      <w:bookmarkStart w:id="8" w:name="_GoBack"/>
      <w:bookmarkEnd w:id="8"/>
    </w:p>
    <w:p w:rsidR="002F4061" w:rsidRDefault="002F4061" w:rsidP="0083657B">
      <w:pPr>
        <w:ind w:left="-284" w:firstLine="710"/>
        <w:jc w:val="both"/>
      </w:pPr>
      <w:r>
        <w:t>18</w:t>
      </w:r>
      <w:r w:rsidRPr="004246DF">
        <w:t>.</w:t>
      </w:r>
      <w:r>
        <w:t>3</w:t>
      </w:r>
      <w:r w:rsidRPr="004246DF">
        <w:t>.</w:t>
      </w:r>
      <w:r>
        <w:t>3</w:t>
      </w:r>
      <w:r w:rsidRPr="004246DF">
        <w:t xml:space="preserve">. </w:t>
      </w:r>
      <w:r>
        <w:t>Приложение 4 -</w:t>
      </w:r>
      <w:r w:rsidRPr="005C6F80">
        <w:t xml:space="preserve"> </w:t>
      </w:r>
      <w:r w:rsidRPr="004246DF">
        <w:t>Копия Свидетельства о допуске к определенному виду или видам работ, которые оказывают влияние на безопасность объектов капитального строительства</w:t>
      </w:r>
      <w:r>
        <w:t xml:space="preserve"> (предоставляется Подрядчиком).</w:t>
      </w:r>
    </w:p>
    <w:p w:rsidR="002F4061" w:rsidRDefault="002F4061" w:rsidP="0083657B">
      <w:pPr>
        <w:ind w:left="-284" w:firstLine="710"/>
        <w:jc w:val="both"/>
      </w:pPr>
      <w:r>
        <w:t>18.3.4. Приложение 5 – Календарный план – оформляется Подрядчиком.</w:t>
      </w:r>
    </w:p>
    <w:p w:rsidR="002F4061" w:rsidRDefault="002F4061" w:rsidP="0083657B">
      <w:pPr>
        <w:ind w:left="-284" w:firstLine="710"/>
        <w:jc w:val="both"/>
      </w:pPr>
      <w:r>
        <w:t>18.3.5. Приложение 6 Расчет сметной стоимости строительства</w:t>
      </w:r>
    </w:p>
    <w:p w:rsidR="002F4061" w:rsidRDefault="002F4061" w:rsidP="0083657B">
      <w:pPr>
        <w:ind w:left="-284" w:firstLine="710"/>
        <w:jc w:val="both"/>
      </w:pPr>
      <w:r>
        <w:t xml:space="preserve">18.3.6. Приложение 7 – </w:t>
      </w:r>
      <w:r w:rsidRPr="004246DF">
        <w:t>Протокол соглашения о твердой договорной цене</w:t>
      </w:r>
      <w:r>
        <w:t>.</w:t>
      </w:r>
    </w:p>
    <w:bookmarkEnd w:id="7"/>
    <w:p w:rsidR="002F4061" w:rsidRPr="004246DF" w:rsidRDefault="002F4061" w:rsidP="00B43E85">
      <w:pPr>
        <w:tabs>
          <w:tab w:val="left" w:pos="-1560"/>
        </w:tabs>
        <w:spacing w:before="120" w:after="120"/>
        <w:ind w:left="-284" w:firstLine="993"/>
        <w:rPr>
          <w:b/>
        </w:rPr>
      </w:pPr>
      <w:r>
        <w:rPr>
          <w:b/>
        </w:rPr>
        <w:t>19</w:t>
      </w:r>
      <w:r w:rsidRPr="004246DF">
        <w:rPr>
          <w:b/>
        </w:rPr>
        <w:t>. Юридические адреса и расчетные счета Сторон</w:t>
      </w:r>
    </w:p>
    <w:tbl>
      <w:tblPr>
        <w:tblW w:w="1417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95"/>
        <w:gridCol w:w="5387"/>
        <w:gridCol w:w="4394"/>
      </w:tblGrid>
      <w:tr w:rsidR="002F4061" w:rsidRPr="009C1596" w:rsidTr="006A6D12">
        <w:trPr>
          <w:trHeight w:val="80"/>
        </w:trPr>
        <w:tc>
          <w:tcPr>
            <w:tcW w:w="4395" w:type="dxa"/>
          </w:tcPr>
          <w:p w:rsidR="002F4061" w:rsidRPr="009C1596" w:rsidRDefault="002F4061" w:rsidP="006A6D12">
            <w:pPr>
              <w:pStyle w:val="a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ЗАКАЗЧИК</w:t>
            </w:r>
          </w:p>
          <w:p w:rsidR="002F4061" w:rsidRPr="009C1596" w:rsidRDefault="002F4061" w:rsidP="00535BA5">
            <w:pPr>
              <w:shd w:val="clear" w:color="auto" w:fill="FFFFFF"/>
            </w:pPr>
            <w:r w:rsidRPr="009C1596">
              <w:t>Федеральное государственное унитарное</w:t>
            </w:r>
          </w:p>
          <w:p w:rsidR="002F4061" w:rsidRPr="009C1596" w:rsidRDefault="002F4061" w:rsidP="00535BA5">
            <w:pPr>
              <w:shd w:val="clear" w:color="auto" w:fill="FFFFFF"/>
            </w:pPr>
            <w:r w:rsidRPr="009C1596">
              <w:t xml:space="preserve">предприятие «Ведомственная охрана </w:t>
            </w:r>
          </w:p>
          <w:p w:rsidR="002F4061" w:rsidRPr="009C1596" w:rsidRDefault="002F4061" w:rsidP="00535BA5">
            <w:pPr>
              <w:shd w:val="clear" w:color="auto" w:fill="FFFFFF"/>
            </w:pPr>
            <w:r w:rsidRPr="009C1596">
              <w:t>Росатома» (ФГУП «Атом-охрана»)</w:t>
            </w:r>
          </w:p>
          <w:p w:rsidR="002F4061" w:rsidRPr="009C1596" w:rsidRDefault="002F4061" w:rsidP="00535BA5">
            <w:pPr>
              <w:shd w:val="clear" w:color="auto" w:fill="FFFFFF"/>
            </w:pPr>
            <w:r w:rsidRPr="009C1596">
              <w:t>Место нахождения:1</w:t>
            </w:r>
            <w:r>
              <w:t>23060</w:t>
            </w:r>
            <w:r w:rsidRPr="009C1596">
              <w:t xml:space="preserve">, г. Москва, </w:t>
            </w:r>
          </w:p>
          <w:p w:rsidR="002F4061" w:rsidRPr="009C1596" w:rsidRDefault="002F4061" w:rsidP="00535BA5">
            <w:pPr>
              <w:shd w:val="clear" w:color="auto" w:fill="FFFFFF"/>
            </w:pPr>
            <w:r w:rsidRPr="009C1596">
              <w:t xml:space="preserve">ул. </w:t>
            </w:r>
            <w:r>
              <w:t>Расплетина</w:t>
            </w:r>
            <w:r w:rsidRPr="009C1596">
              <w:t xml:space="preserve">, </w:t>
            </w:r>
            <w:r>
              <w:t>д.3</w:t>
            </w:r>
            <w:r w:rsidRPr="009C1596">
              <w:t xml:space="preserve"> </w:t>
            </w:r>
          </w:p>
          <w:p w:rsidR="002F4061" w:rsidRDefault="002F4061" w:rsidP="00535BA5">
            <w:pPr>
              <w:shd w:val="clear" w:color="auto" w:fill="FFFFFF"/>
            </w:pPr>
            <w:r w:rsidRPr="009C1596">
              <w:t xml:space="preserve">Почтовый адрес: 123060, г. Москва, </w:t>
            </w:r>
          </w:p>
          <w:p w:rsidR="002F4061" w:rsidRPr="009C1596" w:rsidRDefault="002F4061" w:rsidP="00535BA5">
            <w:pPr>
              <w:shd w:val="clear" w:color="auto" w:fill="FFFFFF"/>
            </w:pPr>
            <w:r w:rsidRPr="009C1596">
              <w:t xml:space="preserve">ул. Расплетина, д.3 </w:t>
            </w:r>
          </w:p>
          <w:p w:rsidR="002F4061" w:rsidRPr="009C1596" w:rsidRDefault="002F4061" w:rsidP="00535BA5">
            <w:pPr>
              <w:shd w:val="clear" w:color="auto" w:fill="FFFFFF"/>
            </w:pPr>
            <w:r w:rsidRPr="009C1596">
              <w:t>ИНН 7706289940</w:t>
            </w:r>
            <w:r>
              <w:t>/КПП 773401001</w:t>
            </w:r>
          </w:p>
          <w:p w:rsidR="002F4061" w:rsidRPr="009C1596" w:rsidRDefault="002F4061" w:rsidP="00535BA5">
            <w:pPr>
              <w:shd w:val="clear" w:color="auto" w:fill="FFFFFF"/>
            </w:pPr>
            <w:r w:rsidRPr="009C1596">
              <w:t>Плательщик/услугополучатель:</w:t>
            </w:r>
          </w:p>
          <w:p w:rsidR="002F4061" w:rsidRPr="009C1596" w:rsidRDefault="002F4061" w:rsidP="00535BA5">
            <w:pPr>
              <w:shd w:val="clear" w:color="auto" w:fill="FFFFFF"/>
            </w:pPr>
            <w:r w:rsidRPr="009C1596">
              <w:t>Филиал №18 ФГУП «Атом-охрана»</w:t>
            </w:r>
          </w:p>
          <w:p w:rsidR="002F4061" w:rsidRPr="009C1596" w:rsidRDefault="002F4061" w:rsidP="00535BA5">
            <w:pPr>
              <w:shd w:val="clear" w:color="auto" w:fill="FFFFFF"/>
            </w:pPr>
            <w:r w:rsidRPr="009C1596">
              <w:t xml:space="preserve">Почтовый адрес: 456780, г. Озерск, </w:t>
            </w:r>
          </w:p>
          <w:p w:rsidR="002F4061" w:rsidRPr="009C1596" w:rsidRDefault="002F4061" w:rsidP="00535BA5">
            <w:pPr>
              <w:shd w:val="clear" w:color="auto" w:fill="FFFFFF"/>
            </w:pPr>
            <w:r w:rsidRPr="009C1596">
              <w:t xml:space="preserve">Челябинская область, пр. Ленина д.31. </w:t>
            </w:r>
          </w:p>
          <w:p w:rsidR="002F4061" w:rsidRPr="009C1596" w:rsidRDefault="002F4061" w:rsidP="00535BA5">
            <w:pPr>
              <w:shd w:val="clear" w:color="auto" w:fill="FFFFFF"/>
            </w:pPr>
            <w:r w:rsidRPr="009C1596">
              <w:t>Место нахождения филиала: 456780, г. Озерск, Челябинская область, ул. Кыштымская, д. 71</w:t>
            </w:r>
            <w:r>
              <w:t>,</w:t>
            </w:r>
            <w:r w:rsidRPr="009C1596">
              <w:t>тел. (35130) 7-17-37</w:t>
            </w:r>
          </w:p>
          <w:p w:rsidR="002F4061" w:rsidRPr="009C1596" w:rsidRDefault="002F4061" w:rsidP="00535BA5">
            <w:pPr>
              <w:shd w:val="clear" w:color="auto" w:fill="FFFFFF"/>
            </w:pPr>
            <w:r w:rsidRPr="009C1596">
              <w:t>КПП 74130</w:t>
            </w:r>
            <w:r>
              <w:t>2</w:t>
            </w:r>
            <w:r w:rsidRPr="009C1596">
              <w:t>001</w:t>
            </w:r>
          </w:p>
          <w:p w:rsidR="002F4061" w:rsidRPr="009C1596" w:rsidRDefault="002F4061" w:rsidP="00535BA5">
            <w:pPr>
              <w:shd w:val="clear" w:color="auto" w:fill="FFFFFF"/>
            </w:pPr>
            <w:r w:rsidRPr="009C1596">
              <w:t>р/с 40502810172370027728 в Отделении №8597</w:t>
            </w:r>
            <w:r>
              <w:t xml:space="preserve"> </w:t>
            </w:r>
            <w:r w:rsidRPr="009C1596">
              <w:t>Сбербанка России  г. Челябинск</w:t>
            </w:r>
          </w:p>
          <w:p w:rsidR="002F4061" w:rsidRPr="00535BA5" w:rsidRDefault="002F4061" w:rsidP="00535BA5">
            <w:pPr>
              <w:jc w:val="both"/>
              <w:rPr>
                <w:b/>
              </w:rPr>
            </w:pPr>
            <w:r w:rsidRPr="00535BA5">
              <w:rPr>
                <w:b/>
              </w:rPr>
              <w:t>От Заказчика:</w:t>
            </w:r>
          </w:p>
          <w:p w:rsidR="002F4061" w:rsidRPr="009C1596" w:rsidRDefault="002F4061" w:rsidP="00535BA5">
            <w:pPr>
              <w:jc w:val="both"/>
            </w:pPr>
            <w:r w:rsidRPr="009C1596">
              <w:t xml:space="preserve">Директор филиала </w:t>
            </w:r>
            <w:r>
              <w:t>№ 18 ФГУП «Атом-охрана»</w:t>
            </w:r>
            <w:r w:rsidRPr="009C1596">
              <w:t xml:space="preserve">  </w:t>
            </w:r>
          </w:p>
          <w:p w:rsidR="002F4061" w:rsidRPr="009C1596" w:rsidRDefault="002F4061" w:rsidP="00535BA5">
            <w:pPr>
              <w:ind w:firstLine="708"/>
              <w:jc w:val="both"/>
            </w:pPr>
          </w:p>
          <w:p w:rsidR="002F4061" w:rsidRDefault="002F4061" w:rsidP="00535BA5">
            <w:pPr>
              <w:jc w:val="both"/>
            </w:pPr>
            <w:r w:rsidRPr="009C1596">
              <w:t>__________________В. П.  Зонов</w:t>
            </w:r>
          </w:p>
          <w:p w:rsidR="002F4061" w:rsidRPr="009C1596" w:rsidRDefault="002F4061" w:rsidP="006A6D12">
            <w:pPr>
              <w:jc w:val="both"/>
            </w:pPr>
          </w:p>
          <w:p w:rsidR="002F4061" w:rsidRPr="009C1596" w:rsidRDefault="002F4061" w:rsidP="0083657B">
            <w:pPr>
              <w:jc w:val="both"/>
            </w:pPr>
          </w:p>
        </w:tc>
        <w:tc>
          <w:tcPr>
            <w:tcW w:w="5387" w:type="dxa"/>
          </w:tcPr>
          <w:p w:rsidR="002F4061" w:rsidRPr="009C1596" w:rsidRDefault="002F4061" w:rsidP="00535BA5">
            <w:r>
              <w:rPr>
                <w:b/>
                <w:bCs/>
              </w:rPr>
              <w:t xml:space="preserve">               ПОДРЯДЧИК</w:t>
            </w:r>
          </w:p>
          <w:p w:rsidR="002F4061" w:rsidRDefault="002F4061" w:rsidP="00535BA5">
            <w:pPr>
              <w:jc w:val="both"/>
            </w:pPr>
          </w:p>
          <w:p w:rsidR="002F4061" w:rsidRDefault="002F4061" w:rsidP="00535BA5">
            <w:pPr>
              <w:jc w:val="both"/>
            </w:pPr>
          </w:p>
          <w:p w:rsidR="002F4061" w:rsidRDefault="002F4061" w:rsidP="00535BA5">
            <w:pPr>
              <w:jc w:val="both"/>
            </w:pPr>
          </w:p>
          <w:p w:rsidR="002F4061" w:rsidRDefault="002F4061" w:rsidP="00535BA5">
            <w:pPr>
              <w:jc w:val="both"/>
            </w:pPr>
          </w:p>
          <w:p w:rsidR="002F4061" w:rsidRDefault="002F4061" w:rsidP="00535BA5">
            <w:pPr>
              <w:jc w:val="both"/>
            </w:pPr>
          </w:p>
          <w:p w:rsidR="002F4061" w:rsidRDefault="002F4061" w:rsidP="00535BA5">
            <w:pPr>
              <w:jc w:val="both"/>
            </w:pPr>
          </w:p>
          <w:p w:rsidR="002F4061" w:rsidRDefault="002F4061" w:rsidP="00535BA5">
            <w:pPr>
              <w:jc w:val="both"/>
            </w:pPr>
          </w:p>
          <w:p w:rsidR="002F4061" w:rsidRDefault="002F4061" w:rsidP="00535BA5">
            <w:pPr>
              <w:jc w:val="both"/>
            </w:pPr>
          </w:p>
          <w:p w:rsidR="002F4061" w:rsidRDefault="002F4061" w:rsidP="00535BA5">
            <w:pPr>
              <w:jc w:val="both"/>
            </w:pPr>
          </w:p>
          <w:p w:rsidR="002F4061" w:rsidRDefault="002F4061" w:rsidP="00535BA5">
            <w:pPr>
              <w:jc w:val="both"/>
            </w:pPr>
          </w:p>
          <w:p w:rsidR="002F4061" w:rsidRDefault="002F4061" w:rsidP="00535BA5">
            <w:pPr>
              <w:jc w:val="both"/>
            </w:pPr>
          </w:p>
          <w:p w:rsidR="002F4061" w:rsidRDefault="002F4061" w:rsidP="00535BA5">
            <w:pPr>
              <w:jc w:val="both"/>
            </w:pPr>
          </w:p>
          <w:p w:rsidR="002F4061" w:rsidRDefault="002F4061" w:rsidP="00535BA5">
            <w:pPr>
              <w:jc w:val="both"/>
            </w:pPr>
          </w:p>
          <w:p w:rsidR="002F4061" w:rsidRDefault="002F4061" w:rsidP="00535BA5">
            <w:pPr>
              <w:jc w:val="both"/>
            </w:pPr>
          </w:p>
          <w:p w:rsidR="002F4061" w:rsidRDefault="002F4061" w:rsidP="00535BA5">
            <w:pPr>
              <w:jc w:val="both"/>
            </w:pPr>
          </w:p>
          <w:p w:rsidR="002F4061" w:rsidRDefault="002F4061" w:rsidP="00535BA5">
            <w:pPr>
              <w:jc w:val="both"/>
            </w:pPr>
          </w:p>
          <w:p w:rsidR="002F4061" w:rsidRDefault="002F4061" w:rsidP="00535BA5">
            <w:pPr>
              <w:jc w:val="both"/>
            </w:pPr>
          </w:p>
          <w:p w:rsidR="002F4061" w:rsidRDefault="002F4061" w:rsidP="00535BA5">
            <w:pPr>
              <w:jc w:val="both"/>
            </w:pPr>
          </w:p>
          <w:p w:rsidR="002F4061" w:rsidRPr="00535BA5" w:rsidRDefault="002F4061" w:rsidP="00535BA5">
            <w:pPr>
              <w:jc w:val="both"/>
              <w:rPr>
                <w:b/>
              </w:rPr>
            </w:pPr>
            <w:r>
              <w:t xml:space="preserve">            </w:t>
            </w:r>
            <w:r w:rsidRPr="00535BA5">
              <w:rPr>
                <w:b/>
              </w:rPr>
              <w:t xml:space="preserve">От </w:t>
            </w:r>
            <w:r>
              <w:rPr>
                <w:b/>
              </w:rPr>
              <w:t>Подрядчика</w:t>
            </w:r>
            <w:r w:rsidRPr="00535BA5">
              <w:rPr>
                <w:b/>
              </w:rPr>
              <w:t xml:space="preserve">: </w:t>
            </w:r>
          </w:p>
          <w:p w:rsidR="002F4061" w:rsidRPr="009C1596" w:rsidRDefault="002F4061" w:rsidP="00535BA5">
            <w:pPr>
              <w:jc w:val="both"/>
            </w:pPr>
          </w:p>
          <w:p w:rsidR="002F4061" w:rsidRPr="009C1596" w:rsidRDefault="002F4061" w:rsidP="00535BA5">
            <w:pPr>
              <w:jc w:val="both"/>
            </w:pPr>
          </w:p>
          <w:p w:rsidR="002F4061" w:rsidRDefault="002F4061" w:rsidP="00535BA5">
            <w:pPr>
              <w:jc w:val="both"/>
            </w:pPr>
          </w:p>
          <w:p w:rsidR="002F4061" w:rsidRDefault="002F4061" w:rsidP="0083657B">
            <w:pPr>
              <w:jc w:val="both"/>
            </w:pPr>
            <w:r>
              <w:t xml:space="preserve">                </w:t>
            </w:r>
            <w:r w:rsidRPr="009C1596">
              <w:t xml:space="preserve">_________________________ </w:t>
            </w:r>
          </w:p>
          <w:p w:rsidR="002F4061" w:rsidRDefault="002F4061" w:rsidP="0083657B">
            <w:pPr>
              <w:jc w:val="both"/>
            </w:pPr>
          </w:p>
          <w:p w:rsidR="002F4061" w:rsidRDefault="002F4061" w:rsidP="0083657B">
            <w:pPr>
              <w:jc w:val="both"/>
            </w:pPr>
          </w:p>
          <w:p w:rsidR="002F4061" w:rsidRPr="009C1596" w:rsidRDefault="002F4061" w:rsidP="0083657B">
            <w:pPr>
              <w:jc w:val="both"/>
            </w:pPr>
          </w:p>
        </w:tc>
        <w:tc>
          <w:tcPr>
            <w:tcW w:w="4394" w:type="dxa"/>
          </w:tcPr>
          <w:p w:rsidR="002F4061" w:rsidRPr="009C1596" w:rsidRDefault="002F4061" w:rsidP="006A6D12">
            <w:pPr>
              <w:jc w:val="both"/>
            </w:pPr>
          </w:p>
        </w:tc>
      </w:tr>
    </w:tbl>
    <w:p w:rsidR="002F4061" w:rsidRDefault="002F4061"/>
    <w:sectPr w:rsidR="002F4061" w:rsidSect="00A5753A">
      <w:footerReference w:type="default" r:id="rId7"/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061" w:rsidRDefault="002F4061">
      <w:r>
        <w:separator/>
      </w:r>
    </w:p>
  </w:endnote>
  <w:endnote w:type="continuationSeparator" w:id="0">
    <w:p w:rsidR="002F4061" w:rsidRDefault="002F40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061" w:rsidRDefault="002F4061" w:rsidP="006A6D1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061" w:rsidRDefault="002F4061">
      <w:r>
        <w:separator/>
      </w:r>
    </w:p>
  </w:footnote>
  <w:footnote w:type="continuationSeparator" w:id="0">
    <w:p w:rsidR="002F4061" w:rsidRDefault="002F40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71AD9"/>
    <w:multiLevelType w:val="multilevel"/>
    <w:tmpl w:val="AA46BBBC"/>
    <w:lvl w:ilvl="0">
      <w:start w:val="1"/>
      <w:numFmt w:val="decimal"/>
      <w:pStyle w:val="-"/>
      <w:lvlText w:val="%1."/>
      <w:lvlJc w:val="center"/>
      <w:pPr>
        <w:tabs>
          <w:tab w:val="num" w:pos="284"/>
        </w:tabs>
        <w:ind w:left="284"/>
      </w:pPr>
      <w:rPr>
        <w:rFonts w:cs="Times New Roman" w:hint="default"/>
        <w:b w:val="0"/>
        <w:i w:val="0"/>
        <w:sz w:val="20"/>
        <w:szCs w:val="20"/>
      </w:rPr>
    </w:lvl>
    <w:lvl w:ilvl="1">
      <w:start w:val="1"/>
      <w:numFmt w:val="decimal"/>
      <w:pStyle w:val="-0"/>
      <w:suff w:val="space"/>
      <w:lvlText w:val="2.%2."/>
      <w:lvlJc w:val="left"/>
      <w:pPr>
        <w:ind w:left="284" w:firstLine="703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1135"/>
        </w:tabs>
        <w:ind w:left="1135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702"/>
        </w:tabs>
        <w:ind w:left="1702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left="1418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985"/>
        </w:tabs>
        <w:ind w:left="1985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552"/>
        </w:tabs>
        <w:ind w:left="255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260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82"/>
        </w:tabs>
        <w:ind w:left="3182" w:hanging="1440"/>
      </w:pPr>
      <w:rPr>
        <w:rFonts w:cs="Times New Roman" w:hint="default"/>
      </w:rPr>
    </w:lvl>
  </w:abstractNum>
  <w:abstractNum w:abstractNumId="1">
    <w:nsid w:val="3B6D77A9"/>
    <w:multiLevelType w:val="hybridMultilevel"/>
    <w:tmpl w:val="CBB8E518"/>
    <w:lvl w:ilvl="0" w:tplc="C3481E90">
      <w:start w:val="1"/>
      <w:numFmt w:val="bullet"/>
      <w:suff w:val="space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C276B8E"/>
    <w:multiLevelType w:val="hybridMultilevel"/>
    <w:tmpl w:val="BB0C5364"/>
    <w:lvl w:ilvl="0" w:tplc="CE4EFB64">
      <w:start w:val="1"/>
      <w:numFmt w:val="bullet"/>
      <w:suff w:val="spac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FBC8A9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872B6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28C7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AE04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62A76A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02AC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6C57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F3A14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6F02416"/>
    <w:multiLevelType w:val="hybridMultilevel"/>
    <w:tmpl w:val="2A1E4270"/>
    <w:lvl w:ilvl="0" w:tplc="FFFFFFFF">
      <w:start w:val="1"/>
      <w:numFmt w:val="decimal"/>
      <w:lvlText w:val="ЧАСТЬ 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78A395C"/>
    <w:multiLevelType w:val="multilevel"/>
    <w:tmpl w:val="8E6C6CFE"/>
    <w:lvl w:ilvl="0">
      <w:start w:val="1"/>
      <w:numFmt w:val="decimal"/>
      <w:pStyle w:val="Heading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5">
    <w:nsid w:val="538A2512"/>
    <w:multiLevelType w:val="hybridMultilevel"/>
    <w:tmpl w:val="77EE666A"/>
    <w:lvl w:ilvl="0" w:tplc="D7BCD8B0">
      <w:start w:val="1"/>
      <w:numFmt w:val="bullet"/>
      <w:suff w:val="space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99C7888"/>
    <w:multiLevelType w:val="hybridMultilevel"/>
    <w:tmpl w:val="F7586CEA"/>
    <w:lvl w:ilvl="0" w:tplc="9DE61458">
      <w:start w:val="1"/>
      <w:numFmt w:val="bullet"/>
      <w:suff w:val="space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1801A0"/>
    <w:multiLevelType w:val="multilevel"/>
    <w:tmpl w:val="123034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8">
    <w:nsid w:val="67A2769E"/>
    <w:multiLevelType w:val="multilevel"/>
    <w:tmpl w:val="49F0CC76"/>
    <w:lvl w:ilvl="0">
      <w:start w:val="2"/>
      <w:numFmt w:val="decimal"/>
      <w:lvlText w:val="%1."/>
      <w:lvlJc w:val="left"/>
      <w:pPr>
        <w:tabs>
          <w:tab w:val="num" w:pos="384"/>
        </w:tabs>
        <w:ind w:left="384" w:hanging="384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3E85"/>
    <w:rsid w:val="00017180"/>
    <w:rsid w:val="000363EF"/>
    <w:rsid w:val="00062DE8"/>
    <w:rsid w:val="00070528"/>
    <w:rsid w:val="00085C6E"/>
    <w:rsid w:val="000908E5"/>
    <w:rsid w:val="000B5358"/>
    <w:rsid w:val="000D712B"/>
    <w:rsid w:val="000E79D8"/>
    <w:rsid w:val="000F7597"/>
    <w:rsid w:val="000F7723"/>
    <w:rsid w:val="001054FB"/>
    <w:rsid w:val="001314A3"/>
    <w:rsid w:val="00151C0D"/>
    <w:rsid w:val="00165D93"/>
    <w:rsid w:val="0018176A"/>
    <w:rsid w:val="00193C34"/>
    <w:rsid w:val="00197135"/>
    <w:rsid w:val="001D584C"/>
    <w:rsid w:val="001E0943"/>
    <w:rsid w:val="001F3D55"/>
    <w:rsid w:val="002376CE"/>
    <w:rsid w:val="00253F66"/>
    <w:rsid w:val="00273DA2"/>
    <w:rsid w:val="002A206F"/>
    <w:rsid w:val="002A6735"/>
    <w:rsid w:val="002A705A"/>
    <w:rsid w:val="002B1609"/>
    <w:rsid w:val="002C6CDB"/>
    <w:rsid w:val="002E78A9"/>
    <w:rsid w:val="002F4061"/>
    <w:rsid w:val="002F4AC8"/>
    <w:rsid w:val="003064B0"/>
    <w:rsid w:val="00322D84"/>
    <w:rsid w:val="003376A1"/>
    <w:rsid w:val="00343966"/>
    <w:rsid w:val="00344586"/>
    <w:rsid w:val="0036524A"/>
    <w:rsid w:val="003A5772"/>
    <w:rsid w:val="004246DF"/>
    <w:rsid w:val="00432D71"/>
    <w:rsid w:val="00442D32"/>
    <w:rsid w:val="00443E54"/>
    <w:rsid w:val="00476911"/>
    <w:rsid w:val="00477E47"/>
    <w:rsid w:val="004B02CA"/>
    <w:rsid w:val="004E76E6"/>
    <w:rsid w:val="00511DE2"/>
    <w:rsid w:val="00526A64"/>
    <w:rsid w:val="00535BA5"/>
    <w:rsid w:val="00546706"/>
    <w:rsid w:val="00586E21"/>
    <w:rsid w:val="005A13C5"/>
    <w:rsid w:val="005C6F80"/>
    <w:rsid w:val="005F309F"/>
    <w:rsid w:val="00616EB6"/>
    <w:rsid w:val="006A6D12"/>
    <w:rsid w:val="006B5D30"/>
    <w:rsid w:val="006C6766"/>
    <w:rsid w:val="006E15B3"/>
    <w:rsid w:val="006E624F"/>
    <w:rsid w:val="00701C41"/>
    <w:rsid w:val="0072167C"/>
    <w:rsid w:val="00742CCA"/>
    <w:rsid w:val="00742FB9"/>
    <w:rsid w:val="0077460E"/>
    <w:rsid w:val="007811F4"/>
    <w:rsid w:val="007F7FAC"/>
    <w:rsid w:val="0083657B"/>
    <w:rsid w:val="008907EB"/>
    <w:rsid w:val="008A025D"/>
    <w:rsid w:val="008B0E9A"/>
    <w:rsid w:val="0090580A"/>
    <w:rsid w:val="009237A7"/>
    <w:rsid w:val="00933897"/>
    <w:rsid w:val="0098057B"/>
    <w:rsid w:val="009C1596"/>
    <w:rsid w:val="009D745C"/>
    <w:rsid w:val="009D7F15"/>
    <w:rsid w:val="00A06D35"/>
    <w:rsid w:val="00A15A10"/>
    <w:rsid w:val="00A36586"/>
    <w:rsid w:val="00A46BE0"/>
    <w:rsid w:val="00A54DD5"/>
    <w:rsid w:val="00A5753A"/>
    <w:rsid w:val="00AA6429"/>
    <w:rsid w:val="00AC1F26"/>
    <w:rsid w:val="00AE450F"/>
    <w:rsid w:val="00B43E85"/>
    <w:rsid w:val="00B471A2"/>
    <w:rsid w:val="00B51CA8"/>
    <w:rsid w:val="00B53E16"/>
    <w:rsid w:val="00BA696A"/>
    <w:rsid w:val="00BF191F"/>
    <w:rsid w:val="00BF3351"/>
    <w:rsid w:val="00C66E1B"/>
    <w:rsid w:val="00C769A2"/>
    <w:rsid w:val="00C90EBA"/>
    <w:rsid w:val="00D04B25"/>
    <w:rsid w:val="00E21424"/>
    <w:rsid w:val="00E55EA0"/>
    <w:rsid w:val="00E64424"/>
    <w:rsid w:val="00E73C67"/>
    <w:rsid w:val="00E75882"/>
    <w:rsid w:val="00E852BD"/>
    <w:rsid w:val="00E85565"/>
    <w:rsid w:val="00EE3D90"/>
    <w:rsid w:val="00EF50B8"/>
    <w:rsid w:val="00F0355C"/>
    <w:rsid w:val="00F148A7"/>
    <w:rsid w:val="00F90F65"/>
    <w:rsid w:val="00FC5751"/>
    <w:rsid w:val="00FC6592"/>
    <w:rsid w:val="00FD2E72"/>
    <w:rsid w:val="00FD596B"/>
    <w:rsid w:val="00FE01EF"/>
    <w:rsid w:val="00FE07B5"/>
    <w:rsid w:val="00FE2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List 2" w:locked="1" w:semiHidden="0" w:uiPriority="0" w:unhideWhenUsed="0"/>
    <w:lsdException w:name="List 3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E8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Normal"/>
    <w:next w:val="Normal"/>
    <w:link w:val="Heading1Char"/>
    <w:uiPriority w:val="99"/>
    <w:qFormat/>
    <w:rsid w:val="00B43E85"/>
    <w:pPr>
      <w:keepNext/>
      <w:numPr>
        <w:numId w:val="1"/>
      </w:numPr>
      <w:jc w:val="right"/>
      <w:outlineLvl w:val="0"/>
    </w:pPr>
    <w:rPr>
      <w:iCs/>
    </w:rPr>
  </w:style>
  <w:style w:type="paragraph" w:styleId="Heading2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Normal"/>
    <w:next w:val="Normal"/>
    <w:link w:val="Heading2Char"/>
    <w:uiPriority w:val="99"/>
    <w:qFormat/>
    <w:rsid w:val="00B43E85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H1 Знак Char,Headi... Char,Heading 1iz Char,Б1 Char,Б11 Char,Введение... Char,Заголовок параграфа (1.) Char,h1 Char,В1 Char"/>
    <w:basedOn w:val="DefaultParagraphFont"/>
    <w:link w:val="Heading1"/>
    <w:uiPriority w:val="99"/>
    <w:locked/>
    <w:rsid w:val="00B43E85"/>
    <w:rPr>
      <w:rFonts w:ascii="Times New Roman" w:hAnsi="Times New Roman" w:cs="Times New Roman"/>
      <w:iCs/>
      <w:sz w:val="24"/>
      <w:szCs w:val="24"/>
      <w:lang/>
    </w:rPr>
  </w:style>
  <w:style w:type="character" w:customStyle="1" w:styleId="Heading2Char">
    <w:name w:val="Heading 2 Char"/>
    <w:aliases w:val="2 Char,22 Char,A Char,A.B.C. Char,CHS Char,Gliederung2 Char,H Char,H2 Char,H2 Знак Char,H2-Heading 2 Char,H21 Char,H22 Char,HD2 Char,Header2 Char,Heading 2 Hidden Char,Heading Indent No L2 Char,Heading2 Char,Level 2 Topic Heading Char"/>
    <w:basedOn w:val="DefaultParagraphFont"/>
    <w:link w:val="Heading2"/>
    <w:uiPriority w:val="99"/>
    <w:locked/>
    <w:rsid w:val="00B43E85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Footer">
    <w:name w:val="footer"/>
    <w:basedOn w:val="Normal"/>
    <w:link w:val="FooterChar"/>
    <w:uiPriority w:val="99"/>
    <w:rsid w:val="00B43E85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3E85"/>
    <w:rPr>
      <w:rFonts w:ascii="Courier New" w:hAnsi="Courier New" w:cs="Courier New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B43E85"/>
    <w:rPr>
      <w:rFonts w:cs="Times New Roman"/>
    </w:rPr>
  </w:style>
  <w:style w:type="paragraph" w:styleId="NormalWeb">
    <w:name w:val="Normal (Web)"/>
    <w:aliases w:val="Обычный (Web),Обычный (веб) Знак Знак,Обычный (Web) Знак Знак Знак"/>
    <w:basedOn w:val="Normal"/>
    <w:link w:val="NormalWebChar"/>
    <w:uiPriority w:val="99"/>
    <w:rsid w:val="00B43E85"/>
    <w:pPr>
      <w:spacing w:before="100" w:beforeAutospacing="1" w:after="100" w:afterAutospacing="1"/>
    </w:pPr>
  </w:style>
  <w:style w:type="paragraph" w:styleId="List2">
    <w:name w:val="List 2"/>
    <w:basedOn w:val="Normal"/>
    <w:uiPriority w:val="99"/>
    <w:rsid w:val="00B43E85"/>
    <w:pPr>
      <w:ind w:left="566" w:hanging="283"/>
    </w:pPr>
  </w:style>
  <w:style w:type="paragraph" w:customStyle="1" w:styleId="a">
    <w:name w:val="Пункт"/>
    <w:basedOn w:val="Normal"/>
    <w:uiPriority w:val="99"/>
    <w:rsid w:val="00B43E85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styleId="BodyText">
    <w:name w:val="Body Text"/>
    <w:aliases w:val="Основной текст Знак Знак"/>
    <w:basedOn w:val="Normal"/>
    <w:link w:val="BodyTextChar"/>
    <w:uiPriority w:val="99"/>
    <w:rsid w:val="00B43E85"/>
    <w:pPr>
      <w:spacing w:after="120"/>
    </w:pPr>
  </w:style>
  <w:style w:type="character" w:customStyle="1" w:styleId="BodyTextChar">
    <w:name w:val="Body Text Char"/>
    <w:aliases w:val="Основной текст Знак Знак Char"/>
    <w:basedOn w:val="DefaultParagraphFont"/>
    <w:link w:val="BodyText"/>
    <w:uiPriority w:val="99"/>
    <w:locked/>
    <w:rsid w:val="00B43E85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B43E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WebChar">
    <w:name w:val="Normal (Web) Char"/>
    <w:aliases w:val="Обычный (Web) Char,Обычный (веб) Знак Знак Char,Обычный (Web) Знак Знак Знак Char"/>
    <w:link w:val="NormalWeb"/>
    <w:uiPriority w:val="99"/>
    <w:locked/>
    <w:rsid w:val="00B43E85"/>
    <w:rPr>
      <w:rFonts w:ascii="Times New Roman" w:hAnsi="Times New Roman"/>
      <w:sz w:val="24"/>
      <w:lang/>
    </w:rPr>
  </w:style>
  <w:style w:type="paragraph" w:customStyle="1" w:styleId="-">
    <w:name w:val="Контракт-раздел"/>
    <w:basedOn w:val="Normal"/>
    <w:next w:val="Normal"/>
    <w:uiPriority w:val="99"/>
    <w:rsid w:val="00B43E85"/>
    <w:pPr>
      <w:keepNext/>
      <w:numPr>
        <w:numId w:val="3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Normal"/>
    <w:uiPriority w:val="99"/>
    <w:rsid w:val="00B43E85"/>
    <w:pPr>
      <w:numPr>
        <w:ilvl w:val="1"/>
        <w:numId w:val="3"/>
      </w:numPr>
      <w:jc w:val="both"/>
    </w:pPr>
  </w:style>
  <w:style w:type="paragraph" w:customStyle="1" w:styleId="-1">
    <w:name w:val="Контракт-подпункт"/>
    <w:basedOn w:val="Normal"/>
    <w:uiPriority w:val="99"/>
    <w:rsid w:val="00B43E85"/>
    <w:pPr>
      <w:numPr>
        <w:ilvl w:val="2"/>
        <w:numId w:val="3"/>
      </w:numPr>
      <w:jc w:val="both"/>
    </w:pPr>
  </w:style>
  <w:style w:type="paragraph" w:customStyle="1" w:styleId="-2">
    <w:name w:val="Контракт-подподпункт"/>
    <w:basedOn w:val="Normal"/>
    <w:uiPriority w:val="99"/>
    <w:rsid w:val="00B43E85"/>
    <w:pPr>
      <w:numPr>
        <w:ilvl w:val="3"/>
        <w:numId w:val="3"/>
      </w:numPr>
      <w:jc w:val="both"/>
    </w:pPr>
  </w:style>
  <w:style w:type="paragraph" w:customStyle="1" w:styleId="a0">
    <w:name w:val="Таблицы (моноширинный)"/>
    <w:basedOn w:val="Normal"/>
    <w:next w:val="Normal"/>
    <w:link w:val="a1"/>
    <w:uiPriority w:val="99"/>
    <w:rsid w:val="00B43E85"/>
    <w:pPr>
      <w:widowControl w:val="0"/>
      <w:autoSpaceDE w:val="0"/>
      <w:autoSpaceDN w:val="0"/>
      <w:adjustRightInd w:val="0"/>
      <w:ind w:firstLine="709"/>
      <w:jc w:val="both"/>
    </w:pPr>
    <w:rPr>
      <w:rFonts w:ascii="Courier New" w:hAnsi="Courier New" w:cs="Courier New"/>
      <w:sz w:val="20"/>
      <w:szCs w:val="20"/>
    </w:rPr>
  </w:style>
  <w:style w:type="character" w:customStyle="1" w:styleId="a1">
    <w:name w:val="Таблицы (моноширинный) Знак"/>
    <w:basedOn w:val="DefaultParagraphFont"/>
    <w:link w:val="a0"/>
    <w:uiPriority w:val="99"/>
    <w:locked/>
    <w:rsid w:val="00B43E85"/>
    <w:rPr>
      <w:rFonts w:ascii="Courier New" w:hAnsi="Courier New" w:cs="Courier New"/>
      <w:sz w:val="20"/>
      <w:szCs w:val="20"/>
      <w:lang w:eastAsia="ru-RU"/>
    </w:rPr>
  </w:style>
  <w:style w:type="paragraph" w:styleId="List3">
    <w:name w:val="List 3"/>
    <w:basedOn w:val="Normal"/>
    <w:uiPriority w:val="99"/>
    <w:rsid w:val="00B43E85"/>
    <w:pPr>
      <w:ind w:left="849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1D58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D584C"/>
    <w:rPr>
      <w:rFonts w:ascii="Tahoma" w:hAnsi="Tahoma" w:cs="Tahoma"/>
      <w:sz w:val="16"/>
      <w:szCs w:val="16"/>
      <w:lang w:eastAsia="ru-RU"/>
    </w:rPr>
  </w:style>
  <w:style w:type="paragraph" w:customStyle="1" w:styleId="a2">
    <w:name w:val="Нормальный"/>
    <w:uiPriority w:val="99"/>
    <w:rsid w:val="00535BA5"/>
    <w:rPr>
      <w:rFonts w:ascii="Times New Roman" w:eastAsia="Times New Roman" w:hAnsi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0E79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E79D8"/>
    <w:rPr>
      <w:rFonts w:ascii="Times New Roman" w:hAnsi="Times New Roman" w:cs="Times New Roman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semiHidden/>
    <w:rsid w:val="00EE3D9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EE3D9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">
    <w:name w:val="f"/>
    <w:basedOn w:val="DefaultParagraphFont"/>
    <w:uiPriority w:val="99"/>
    <w:rsid w:val="00151C0D"/>
    <w:rPr>
      <w:rFonts w:cs="Times New Roman"/>
    </w:rPr>
  </w:style>
  <w:style w:type="paragraph" w:customStyle="1" w:styleId="Default">
    <w:name w:val="Default"/>
    <w:uiPriority w:val="99"/>
    <w:rsid w:val="0036524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767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211</TotalTime>
  <Pages>13</Pages>
  <Words>6601</Words>
  <Characters>-32766</Characters>
  <Application>Microsoft Office Outlook</Application>
  <DocSecurity>0</DocSecurity>
  <Lines>0</Lines>
  <Paragraphs>0</Paragraphs>
  <ScaleCrop>false</ScaleCrop>
  <Company>DNS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nlp</dc:creator>
  <cp:keywords/>
  <dc:description/>
  <cp:lastModifiedBy>Оксана</cp:lastModifiedBy>
  <cp:revision>19</cp:revision>
  <cp:lastPrinted>2015-04-07T11:26:00Z</cp:lastPrinted>
  <dcterms:created xsi:type="dcterms:W3CDTF">2015-04-03T05:36:00Z</dcterms:created>
  <dcterms:modified xsi:type="dcterms:W3CDTF">2015-05-27T11:59:00Z</dcterms:modified>
</cp:coreProperties>
</file>